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2cf6ac57"/>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2cf6ac5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2cf6ac5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2cf6ac5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cf6ac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cf6ac57"/>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c75195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c75195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6b299a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南银理财鼎瑞安心三年30期封闭式公募人民币理财产品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ZZ700322600109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Z7003226000129(投资者可依据该编码在中国理财网www.chinawealth.com.cn查询理财产品相关信息）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A份额：NYXY000477</w:t>
            </w:r>
          </w:p>
          <w:p>
            <w:pPr>
              <w:pStyle w:val="null10"/>
              <w:spacing w:lineRule="exact" w:line="200"/>
            </w:pPr>
            <w:r>
              <w:rPr>
                <w:rFonts w:ascii="方正黑体_GBK" w:hAnsi="方正黑体_GBK" w:cs="宋体" w:eastAsia="方正黑体_GBK"/>
                <w:sz w:val="18"/>
                <w:szCs w:val="18"/>
              </w:rPr>
              <w:t>B份额：NYXY000478</w:t>
            </w:r>
          </w:p>
          <w:p>
            <w:pPr>
              <w:pStyle w:val="null10"/>
              <w:spacing w:lineRule="exact" w:line="200"/>
            </w:pPr>
            <w:r>
              <w:rPr>
                <w:rFonts w:ascii="方正黑体_GBK" w:hAnsi="方正黑体_GBK" w:cs="宋体" w:eastAsia="方正黑体_GBK"/>
                <w:sz w:val="18"/>
                <w:szCs w:val="18"/>
              </w:rPr>
              <w:t>C份额：NYXY000479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南通农村商业银行股份有限公司(10万元起购)、江苏扬州农村商业银行股份有限公司、江苏江都农村商业银行股份有限公司、江苏射阳农村商业银行股份有限公司、江苏仪征农村商业银行股份有限 公司(1万元起购)。</w:t>
            </w:r>
          </w:p>
          <w:p>
            <w:pPr>
              <w:pStyle w:val="null10"/>
              <w:spacing w:lineRule="exact" w:line="200"/>
            </w:pPr>
            <w:r>
              <w:rPr>
                <w:rFonts w:ascii="方正黑体_GBK" w:hAnsi="方正黑体_GBK" w:cs="宋体" w:eastAsia="方正黑体_GBK"/>
                <w:sz w:val="18"/>
                <w:szCs w:val="18"/>
              </w:rPr>
              <w:t>B份额：南银理财有限责任公司、江苏常熟农村商业银行股份有限公司、江苏南通农村商业银行股份有限公司(1元起购)、江苏仪征农村商业银行股份有限公司(1元起购)。</w:t>
            </w:r>
          </w:p>
          <w:p>
            <w:pPr>
              <w:pStyle w:val="null10"/>
              <w:spacing w:lineRule="exact" w:line="200"/>
            </w:pPr>
            <w:r>
              <w:rPr>
                <w:rFonts w:ascii="方正黑体_GBK" w:hAnsi="方正黑体_GBK" w:cs="宋体" w:eastAsia="方正黑体_GBK"/>
                <w:sz w:val="18"/>
                <w:szCs w:val="18"/>
              </w:rPr>
              <w:t>C份额：江苏宜兴农村商业银行股份有限公司、江苏东台农村商业银行股份有限公司、江苏阜宁农村商业银行股份有限公司、江苏淮安农村商业银行股份有限公司、江苏大丰农村商业银行股份有限公司。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2026年05月06日 09:00—2026年05月12日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2026年05月13日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2026年05月13日—实际到期日（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2029年05月23日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常熟农村商业银行股份有限公司、江苏宜兴农村商业银行股份有限公司、江苏建湖农村商业银行股份有限公司、江苏东台农村商业银行股份有限公司、江苏阜宁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射阳农村商业银行股份有限公司、江苏仪征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c75195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3f4e7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3f4e7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3f4e7f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3f4e7f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3f4e7f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3f4e7f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3f4e7f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3f4e7f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南银理财鼎瑞安心三年30期封闭式公募人民币理财产品</w:t>
      </w:r>
      <w:r>
        <w:rPr>
          <w:rFonts w:ascii="方正黑体_GBK" w:eastAsia="方正黑体_GBK" w:hint="eastAsia" w:hAnsi="方正黑体_GBK"/>
          <w:vanish w:val="0"/>
          <w:color w:val="3D3D3D"/>
          <w:kern w:val="0"/>
          <w:sz w:val="15"/>
          <w:szCs w:val="15"/>
        </w:rPr>
        <w:t>。</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3f4e7f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3f4e7f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3f4e7f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3f4e7f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012031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012031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012031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012031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012031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012031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3f4e7f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3f4e7f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3f4e7f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012031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c75195b"/>
        <w:keepNext w:val="0"/>
        <w:keepLines w:val="0"/>
        <w:pageBreakBefore w:val="0"/>
        <w:widowControl/>
        <w:suppressLineNumbers w:val="0"/>
        <w:suppressAutoHyphens w:val="0"/>
        <w:spacing w:line="200" w:lineRule="exact"/>
        <w:ind w:firstLineChars="200" w:firstLine="300"/>
        <w:rPr>
          <w:rStyle w:val="e012031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c75195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c75195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c75195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hint="eastAsia" w:hAnsi="方正黑体_GBK" w:eastAsia="方正黑体_GBK"/>
          <w:b/>
          <w:bCs/>
          <w:color w:val="3D3D3D"/>
          <w:kern w:val="0"/>
          <w:sz w:val="15"/>
          <w:szCs w:val="15"/>
        </w:rPr>
      </w:pPr>
      <w:r>
        <w:rPr>
          <w:rFonts w:ascii="方正黑体_GBK" w:hint="eastAsia" w:hAnsi="方正黑体_GBK" w:eastAsia="方正黑体_GBK"/>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c75195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c75195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c75195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c7519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c75195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cf6ac57">
    <w:name w:val="Normal2cf6ac5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02a1c14">
    <w:name w:val="heading 1f02a1c14"/>
    <w:basedOn w:val="2cf6ac5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5ea6a91">
    <w:name w:val="heading 255ea6a91"/>
    <w:basedOn w:val="2cf6ac5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6d553fb">
    <w:name w:val="heading 326d553fb"/>
    <w:basedOn w:val="2cf6ac5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9416a4b">
    <w:name w:val="Default Paragraph Fontf9416a4b"/>
  </w:style>
  <w:style xmlns:r="http://schemas.openxmlformats.org/officeDocument/2006/relationships" w:type="paragraph" w:styleId="0cd13abf">
    <w:name w:val="toc 10cd13abf"/>
    <w:basedOn w:val="2cf6ac57"/>
    <w:autoRedefine/>
    <w:next w:val="0"/>
  </w:style>
  <w:style xmlns:r="http://schemas.openxmlformats.org/officeDocument/2006/relationships" w:type="paragraph" w:styleId="500469f0">
    <w:name w:val="toc 2500469f0"/>
    <w:basedOn w:val="2cf6ac57"/>
    <w:autoRedefine/>
    <w:next w:val="0"/>
    <w:pPr>
      <w:ind w:left="420"/>
    </w:pPr>
  </w:style>
  <w:style xmlns:r="http://schemas.openxmlformats.org/officeDocument/2006/relationships" w:type="paragraph" w:styleId="e63bbd7f">
    <w:name w:val="toc 3e63bbd7f"/>
    <w:basedOn w:val="2cf6ac57"/>
    <w:autoRedefine/>
    <w:next w:val="0"/>
    <w:pPr>
      <w:ind w:left="840"/>
    </w:pPr>
  </w:style>
  <w:style xmlns:r="http://schemas.openxmlformats.org/officeDocument/2006/relationships" w:type="paragraph" w:styleId="6143d71d">
    <w:name w:val="toc 46143d71d"/>
    <w:basedOn w:val="2cf6ac57"/>
    <w:autoRedefine/>
    <w:next w:val="0"/>
    <w:pPr>
      <w:ind w:left="1260"/>
    </w:pPr>
  </w:style>
  <w:style xmlns:r="http://schemas.openxmlformats.org/officeDocument/2006/relationships" w:type="paragraph" w:styleId="9711aa2a">
    <w:name w:val="toc 59711aa2a"/>
    <w:basedOn w:val="2cf6ac57"/>
    <w:autoRedefine/>
    <w:next w:val="0"/>
    <w:pPr>
      <w:ind w:left="1680"/>
    </w:pPr>
  </w:style>
  <w:style xmlns:r="http://schemas.openxmlformats.org/officeDocument/2006/relationships" w:type="paragraph" w:styleId="5f9df653">
    <w:name w:val="header5f9df653"/>
    <w:basedOn w:val="2cf6ac5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12e984a">
    <w:name w:val="footer112e984a"/>
    <w:basedOn w:val="2cf6ac57"/>
    <w:pPr>
      <w:tabs>
        <w:tab w:val="center" w:pos="4153"/>
        <w:tab w:val="right" w:pos="8307"/>
      </w:tabs>
      <w:adjustRightInd/>
      <w:snapToGrid w:val="0"/>
      <w:contextualSpacing w:val="0"/>
      <w:jc w:val="left"/>
    </w:pPr>
    <w:rPr>
      <w:sz w:val="18"/>
    </w:rPr>
  </w:style>
  <w:style xmlns:r="http://schemas.openxmlformats.org/officeDocument/2006/relationships" w:type="character" w:styleId="dd86557b">
    <w:name w:val="Strongdd86557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c75195b">
    <w:name w:val="Normal5c75195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0e886ce">
    <w:name w:val="heading 120e886ce"/>
    <w:basedOn w:val="5c75195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64e8af0">
    <w:name w:val="heading 2564e8af0"/>
    <w:basedOn w:val="5c75195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78a2fa9">
    <w:name w:val="heading 3178a2fa9"/>
    <w:basedOn w:val="5c75195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fca4d0b">
    <w:name w:val="Default Paragraph Font6fca4d0b"/>
  </w:style>
  <w:style xmlns:r="http://schemas.openxmlformats.org/officeDocument/2006/relationships" w:type="paragraph" w:styleId="032acb8b">
    <w:name w:val="Normal Indent032acb8b"/>
    <w:basedOn w:val="5c75195b"/>
    <w:pPr>
      <w:ind w:firstLineChars="200" w:firstLine="200"/>
    </w:pPr>
  </w:style>
  <w:style xmlns:r="http://schemas.openxmlformats.org/officeDocument/2006/relationships" w:type="paragraph" w:styleId="24e3e4b3">
    <w:name w:val="toc 524e3e4b3"/>
    <w:basedOn w:val="5c75195b"/>
    <w:next w:val="0"/>
    <w:pPr>
      <w:ind w:left="1680"/>
    </w:pPr>
  </w:style>
  <w:style xmlns:r="http://schemas.openxmlformats.org/officeDocument/2006/relationships" w:type="paragraph" w:styleId="5f0b4900">
    <w:name w:val="toc 35f0b4900"/>
    <w:basedOn w:val="5c75195b"/>
    <w:next w:val="0"/>
    <w:pPr>
      <w:ind w:left="840"/>
    </w:pPr>
  </w:style>
  <w:style xmlns:r="http://schemas.openxmlformats.org/officeDocument/2006/relationships" w:type="paragraph" w:styleId="8e5f203b">
    <w:name w:val="footer8e5f203b"/>
    <w:basedOn w:val="5c75195b"/>
    <w:pPr>
      <w:tabs>
        <w:tab w:val="center" w:pos="4153"/>
        <w:tab w:val="right" w:pos="8307"/>
      </w:tabs>
      <w:adjustRightInd/>
      <w:snapToGrid w:val="0"/>
      <w:contextualSpacing w:val="0"/>
      <w:jc w:val="left"/>
    </w:pPr>
    <w:rPr>
      <w:sz w:val="18"/>
    </w:rPr>
  </w:style>
  <w:style xmlns:r="http://schemas.openxmlformats.org/officeDocument/2006/relationships" w:type="paragraph" w:styleId="720362e1">
    <w:name w:val="header720362e1"/>
    <w:basedOn w:val="5c75195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9e979c4">
    <w:name w:val="toc 139e979c4"/>
    <w:basedOn w:val="5c75195b"/>
    <w:next w:val="0"/>
  </w:style>
  <w:style xmlns:r="http://schemas.openxmlformats.org/officeDocument/2006/relationships" w:type="paragraph" w:styleId="e406aac9">
    <w:name w:val="toc 4e406aac9"/>
    <w:basedOn w:val="5c75195b"/>
    <w:next w:val="0"/>
    <w:pPr>
      <w:ind w:left="1260"/>
    </w:pPr>
  </w:style>
  <w:style xmlns:r="http://schemas.openxmlformats.org/officeDocument/2006/relationships" w:type="paragraph" w:styleId="11700fdf">
    <w:name w:val="toc 211700fdf"/>
    <w:basedOn w:val="5c75195b"/>
    <w:next w:val="0"/>
    <w:pPr>
      <w:ind w:left="420"/>
    </w:pPr>
  </w:style>
  <w:style xmlns:r="http://schemas.openxmlformats.org/officeDocument/2006/relationships" w:type="paragraph" w:styleId="46b299af">
    <w:name w:val="Normal (Web)46b299a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3f4e7fa">
    <w:name w:val="Normalb3f4e7fab3f4e7f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95cba6a">
    <w:name w:val="heading 1695cba6a695cba6a"/>
    <w:basedOn w:val="b3f4e7f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9492eb">
    <w:name w:val="heading 27f9492eb7f9492eb"/>
    <w:basedOn w:val="b3f4e7f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59172c4">
    <w:name w:val="heading 3f59172c4f59172c4"/>
    <w:basedOn w:val="b3f4e7f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6e8018f">
    <w:name w:val="Default Paragraph Font36e8018f36e8018f"/>
  </w:style>
  <w:style xmlns:r="http://schemas.openxmlformats.org/officeDocument/2006/relationships" w:type="paragraph" w:customStyle="1" w:styleId="9a149cb0">
    <w:name w:val="引文目录19a149cb09a149cb0"/>
    <w:basedOn w:val="b3f4e7fa"/>
    <w:next w:val="0"/>
    <w:pPr>
      <w:ind w:leftChars="200" w:left="200"/>
    </w:pPr>
  </w:style>
  <w:style xmlns:r="http://schemas.openxmlformats.org/officeDocument/2006/relationships" w:type="paragraph" w:styleId="16f249e9">
    <w:name w:val="toc 516f249e916f249e9"/>
    <w:basedOn w:val="b3f4e7fa"/>
    <w:next w:val="0"/>
    <w:pPr>
      <w:ind w:left="1680"/>
    </w:pPr>
  </w:style>
  <w:style xmlns:r="http://schemas.openxmlformats.org/officeDocument/2006/relationships" w:type="paragraph" w:styleId="f6b0f984">
    <w:name w:val="toc 3f6b0f984f6b0f984"/>
    <w:basedOn w:val="b3f4e7fa"/>
    <w:next w:val="0"/>
    <w:pPr>
      <w:ind w:left="840"/>
    </w:pPr>
  </w:style>
  <w:style xmlns:r="http://schemas.openxmlformats.org/officeDocument/2006/relationships" w:type="paragraph" w:styleId="f1981caa">
    <w:name w:val="footerf1981caaf1981caa"/>
    <w:basedOn w:val="b3f4e7fa"/>
    <w:pPr>
      <w:tabs>
        <w:tab w:val="center" w:pos="4153"/>
        <w:tab w:val="right" w:pos="8307"/>
      </w:tabs>
      <w:adjustRightInd/>
      <w:snapToGrid w:val="0"/>
      <w:contextualSpacing w:val="0"/>
      <w:jc w:val="left"/>
    </w:pPr>
    <w:rPr>
      <w:sz w:val="18"/>
    </w:rPr>
  </w:style>
  <w:style xmlns:r="http://schemas.openxmlformats.org/officeDocument/2006/relationships" w:type="paragraph" w:styleId="57b8f070">
    <w:name w:val="header57b8f07057b8f070"/>
    <w:basedOn w:val="b3f4e7f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09e77d9">
    <w:name w:val="toc 1e09e77d9e09e77d9"/>
    <w:basedOn w:val="b3f4e7fa"/>
    <w:next w:val="0"/>
  </w:style>
  <w:style xmlns:r="http://schemas.openxmlformats.org/officeDocument/2006/relationships" w:type="paragraph" w:styleId="b4729e61">
    <w:name w:val="toc 4b4729e61b4729e61"/>
    <w:basedOn w:val="b3f4e7fa"/>
    <w:next w:val="0"/>
    <w:pPr>
      <w:ind w:left="1260"/>
    </w:pPr>
  </w:style>
  <w:style xmlns:r="http://schemas.openxmlformats.org/officeDocument/2006/relationships" w:type="paragraph" w:styleId="aa84aef2">
    <w:name w:val="toc 2aa84aef2aa84aef2"/>
    <w:basedOn w:val="b3f4e7fa"/>
    <w:next w:val="0"/>
    <w:pPr>
      <w:ind w:left="420"/>
    </w:pPr>
  </w:style>
  <w:style xmlns:r="http://schemas.openxmlformats.org/officeDocument/2006/relationships" w:type="paragraph" w:customStyle="1" w:styleId="e012031e">
    <w:name w:val="列出段落1e012031ee012031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