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8ed91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8ed91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8ed91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8ed91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8ed91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8ed91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8ed91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8ed91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8ed91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8ed91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8ed913e9"/>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e23feda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e23feda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c643ae1"/>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南银理财珠联璧合鑫逸稳两年168期封闭式公募人民币理财产品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ZZ700322600104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Z7003226000134(投资者可依据该编码在中国理财网www.chinawealth.com.cn查询理财产品相关信息）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A份额：NYXY000469</w:t>
            </w:r>
          </w:p>
          <w:p>
            <w:pPr>
              <w:pStyle w:val="null10"/>
              <w:spacing w:lineRule="exact" w:line="200"/>
            </w:pPr>
            <w:r>
              <w:rPr>
                <w:rFonts w:ascii="方正黑体_GBK" w:hAnsi="方正黑体_GBK" w:cs="宋体" w:eastAsia="方正黑体_GBK"/>
                <w:sz w:val="18"/>
                <w:szCs w:val="18"/>
              </w:rPr>
              <w:t>B份额：NYXY000470</w:t>
            </w:r>
          </w:p>
          <w:p>
            <w:pPr>
              <w:pStyle w:val="null10"/>
              <w:spacing w:lineRule="exact" w:line="200"/>
            </w:pPr>
            <w:r>
              <w:rPr>
                <w:rFonts w:ascii="方正黑体_GBK" w:hAnsi="方正黑体_GBK" w:cs="宋体" w:eastAsia="方正黑体_GBK"/>
                <w:sz w:val="18"/>
                <w:szCs w:val="18"/>
              </w:rPr>
              <w:t>C份额：NYXY000471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及代发客户外的其他客户）、青岛银行股份有限公司、江苏张家港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代发和军人客户外的其他客户）、山西银行股份有限公司、云南红塔银行股份有限公司、宁夏银行股份有限公司、海南银行股份有限公司、廊坊银行股份有限公司、上海农村商业银行股份有限公司、桂林银行股份有限公司（除银龄和财富客户外的其他客户）、宁波通商银行股份有限公司（除老年客户外的其他客户）、石嘴山银行股份有限公司、无锡锡商银行股份有限公司、江苏丹阳农村商业银行股份有限公司、江苏宜兴农村商业银行股份有限公司、江苏高淳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除私行客户外的其他客户)、温州银行股份有限公司、齐商银行股份有限公司、河北银行股份有限公司、长沙银行股份有限公司、秦皇岛银行股份有限公司、齐鲁银行股份有限公司(白金/私行客户)、天津农村商业银行股份有限公司(代发客户)、甘肃银行股份有限公司、乌鲁木齐银行股份有限公司、东营银行股份有限公司、桂林银行股份有限公司(银龄客户)、宁波通商银行股份有限公司(老年客户)、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私行客户)、郑州银行股份有限公司、泰安银行股份有限公司、天津农村商业银行股份有限公司(军人客户)、桂林银行股份有限公司(财富客户)、江苏泰兴农村商业银行股份有限公司、江苏靖江农村商业银行股份有限公司、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财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2026年05月07日 09:00—2026年05月12日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2026年05月13日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2026年05月13日—实际到期日（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2028年05月31日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A份额：业绩比较基准为年化2.5%-2.75% 。</w:t>
            </w:r>
          </w:p>
          <w:p>
            <w:pPr>
              <w:pStyle w:val="null10"/>
              <w:spacing w:lineRule="exact" w:line="200"/>
            </w:pPr>
            <w:r>
              <w:rPr>
                <w:rFonts w:ascii="方正黑体_GBK" w:hAnsi="方正黑体_GBK" w:cs="宋体" w:eastAsia="方正黑体_GBK"/>
                <w:sz w:val="18"/>
                <w:szCs w:val="18"/>
              </w:rPr>
              <w:t>B份额：业绩比较基准为年化2.6%-2.85% 。</w:t>
            </w:r>
          </w:p>
          <w:p>
            <w:pPr>
              <w:pStyle w:val="null10"/>
              <w:spacing w:lineRule="exact" w:line="200"/>
            </w:pPr>
            <w:r>
              <w:rPr>
                <w:rFonts w:ascii="方正黑体_GBK" w:hAnsi="方正黑体_GBK" w:cs="宋体" w:eastAsia="方正黑体_GBK"/>
                <w:sz w:val="18"/>
                <w:szCs w:val="18"/>
              </w:rPr>
              <w:t>C份额：业绩比较基准为年化2.7%-2.95%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含）（年化，即产品该份额对应的业绩报酬计提基准）至2.95%（不含）之间的部分，管理人将按超过2.7%部分的50%收取业绩报酬；在2.95%（含）（年化，即产品该份额对应的业绩报酬计提基准）以上的部分，管理人将按超过2.95%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江苏泰州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e23feda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8a435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8a4351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8a4351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8a4351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8a4351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8a4351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8a4351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8a4351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南银理财珠联璧合鑫逸稳两年168期封闭式公募人民币理财产品</w:t>
      </w:r>
      <w:r>
        <w:rPr>
          <w:rFonts w:ascii="方正黑体_GBK" w:eastAsia="方正黑体_GBK" w:hint="eastAsia" w:hAnsi="方正黑体_GBK"/>
          <w:vanish w:val="0"/>
          <w:color w:val="3D3D3D"/>
          <w:kern w:val="0"/>
          <w:sz w:val="15"/>
          <w:szCs w:val="15"/>
        </w:rPr>
        <w:t>。</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8a4351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8a4351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8a4351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8a4351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b19214a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b19214a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b19214a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b19214a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b19214a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b19214a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8a4351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8a4351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8a4351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b19214a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e23feda2"/>
        <w:keepNext w:val="0"/>
        <w:keepLines w:val="0"/>
        <w:pageBreakBefore w:val="0"/>
        <w:widowControl/>
        <w:suppressLineNumbers w:val="0"/>
        <w:suppressAutoHyphens w:val="0"/>
        <w:spacing w:line="200" w:lineRule="exact"/>
        <w:ind w:firstLineChars="200" w:firstLine="300"/>
        <w:rPr>
          <w:rStyle w:val="b19214a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e23feda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e23feda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e23feda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e23feda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e23feda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e23feda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e23feda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e23feda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e23feda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e23feda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e23feda2"/>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e23feda2"/>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e23feda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e23feda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e23feda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e23fed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e23feda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8ed913e9">
    <w:name w:val="Normal8ed913e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46c3aaa">
    <w:name w:val="heading 1e46c3aaa"/>
    <w:basedOn w:val="8ed913e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d86da0e">
    <w:name w:val="heading 23d86da0e"/>
    <w:basedOn w:val="8ed913e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4f51760">
    <w:name w:val="heading 304f51760"/>
    <w:basedOn w:val="8ed913e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cac8c41">
    <w:name w:val="Default Paragraph Font6cac8c41"/>
  </w:style>
  <w:style xmlns:r="http://schemas.openxmlformats.org/officeDocument/2006/relationships" w:type="paragraph" w:styleId="78a29c45">
    <w:name w:val="toc 178a29c45"/>
    <w:basedOn w:val="8ed913e9"/>
    <w:autoRedefine/>
    <w:next w:val="0"/>
  </w:style>
  <w:style xmlns:r="http://schemas.openxmlformats.org/officeDocument/2006/relationships" w:type="paragraph" w:styleId="4d1766fe">
    <w:name w:val="toc 24d1766fe"/>
    <w:basedOn w:val="8ed913e9"/>
    <w:autoRedefine/>
    <w:next w:val="0"/>
    <w:pPr>
      <w:ind w:left="420"/>
    </w:pPr>
  </w:style>
  <w:style xmlns:r="http://schemas.openxmlformats.org/officeDocument/2006/relationships" w:type="paragraph" w:styleId="0fb0ff11">
    <w:name w:val="toc 30fb0ff11"/>
    <w:basedOn w:val="8ed913e9"/>
    <w:autoRedefine/>
    <w:next w:val="0"/>
    <w:pPr>
      <w:ind w:left="840"/>
    </w:pPr>
  </w:style>
  <w:style xmlns:r="http://schemas.openxmlformats.org/officeDocument/2006/relationships" w:type="paragraph" w:styleId="f05b5b8d">
    <w:name w:val="toc 4f05b5b8d"/>
    <w:basedOn w:val="8ed913e9"/>
    <w:autoRedefine/>
    <w:next w:val="0"/>
    <w:pPr>
      <w:ind w:left="1260"/>
    </w:pPr>
  </w:style>
  <w:style xmlns:r="http://schemas.openxmlformats.org/officeDocument/2006/relationships" w:type="paragraph" w:styleId="8a3ffe1e">
    <w:name w:val="toc 58a3ffe1e"/>
    <w:basedOn w:val="8ed913e9"/>
    <w:autoRedefine/>
    <w:next w:val="0"/>
    <w:pPr>
      <w:ind w:left="1680"/>
    </w:pPr>
  </w:style>
  <w:style xmlns:r="http://schemas.openxmlformats.org/officeDocument/2006/relationships" w:type="paragraph" w:styleId="4c27fa53">
    <w:name w:val="header4c27fa53"/>
    <w:basedOn w:val="8ed913e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05fdf4c">
    <w:name w:val="footerd05fdf4c"/>
    <w:basedOn w:val="8ed913e9"/>
    <w:pPr>
      <w:tabs>
        <w:tab w:val="center" w:pos="4153"/>
        <w:tab w:val="right" w:pos="8307"/>
      </w:tabs>
      <w:adjustRightInd/>
      <w:snapToGrid w:val="0"/>
      <w:contextualSpacing w:val="0"/>
      <w:jc w:val="left"/>
    </w:pPr>
    <w:rPr>
      <w:sz w:val="18"/>
    </w:rPr>
  </w:style>
  <w:style xmlns:r="http://schemas.openxmlformats.org/officeDocument/2006/relationships" w:type="character" w:styleId="6c419987">
    <w:name w:val="Strong6c41998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23feda2">
    <w:name w:val="Normale23feda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5422b91">
    <w:name w:val="heading 135422b91"/>
    <w:basedOn w:val="e23feda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33aac2f">
    <w:name w:val="heading 2733aac2f"/>
    <w:basedOn w:val="e23feda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c06c85e">
    <w:name w:val="heading 3ec06c85e"/>
    <w:basedOn w:val="e23feda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8843b7e">
    <w:name w:val="Default Paragraph Font48843b7e"/>
  </w:style>
  <w:style xmlns:r="http://schemas.openxmlformats.org/officeDocument/2006/relationships" w:type="paragraph" w:styleId="1e80144d">
    <w:name w:val="Normal Indent1e80144d"/>
    <w:basedOn w:val="e23feda2"/>
    <w:pPr>
      <w:ind w:firstLineChars="200" w:firstLine="200"/>
    </w:pPr>
  </w:style>
  <w:style xmlns:r="http://schemas.openxmlformats.org/officeDocument/2006/relationships" w:type="paragraph" w:styleId="9eb90b30">
    <w:name w:val="toc 59eb90b30"/>
    <w:basedOn w:val="e23feda2"/>
    <w:next w:val="0"/>
    <w:pPr>
      <w:ind w:left="1680"/>
    </w:pPr>
  </w:style>
  <w:style xmlns:r="http://schemas.openxmlformats.org/officeDocument/2006/relationships" w:type="paragraph" w:styleId="ae0c3ac9">
    <w:name w:val="toc 3ae0c3ac9"/>
    <w:basedOn w:val="e23feda2"/>
    <w:next w:val="0"/>
    <w:pPr>
      <w:ind w:left="840"/>
    </w:pPr>
  </w:style>
  <w:style xmlns:r="http://schemas.openxmlformats.org/officeDocument/2006/relationships" w:type="paragraph" w:styleId="ce59492c">
    <w:name w:val="footerce59492c"/>
    <w:basedOn w:val="e23feda2"/>
    <w:pPr>
      <w:tabs>
        <w:tab w:val="center" w:pos="4153"/>
        <w:tab w:val="right" w:pos="8307"/>
      </w:tabs>
      <w:adjustRightInd/>
      <w:snapToGrid w:val="0"/>
      <w:contextualSpacing w:val="0"/>
      <w:jc w:val="left"/>
    </w:pPr>
    <w:rPr>
      <w:sz w:val="18"/>
    </w:rPr>
  </w:style>
  <w:style xmlns:r="http://schemas.openxmlformats.org/officeDocument/2006/relationships" w:type="paragraph" w:styleId="d9bb6492">
    <w:name w:val="headerd9bb6492"/>
    <w:basedOn w:val="e23feda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8afce33">
    <w:name w:val="toc 1c8afce33"/>
    <w:basedOn w:val="e23feda2"/>
    <w:next w:val="0"/>
  </w:style>
  <w:style xmlns:r="http://schemas.openxmlformats.org/officeDocument/2006/relationships" w:type="paragraph" w:styleId="8e9771c9">
    <w:name w:val="toc 48e9771c9"/>
    <w:basedOn w:val="e23feda2"/>
    <w:next w:val="0"/>
    <w:pPr>
      <w:ind w:left="1260"/>
    </w:pPr>
  </w:style>
  <w:style xmlns:r="http://schemas.openxmlformats.org/officeDocument/2006/relationships" w:type="paragraph" w:styleId="0706117e">
    <w:name w:val="toc 20706117e"/>
    <w:basedOn w:val="e23feda2"/>
    <w:next w:val="0"/>
    <w:pPr>
      <w:ind w:left="420"/>
    </w:pPr>
  </w:style>
  <w:style xmlns:r="http://schemas.openxmlformats.org/officeDocument/2006/relationships" w:type="paragraph" w:styleId="7c643ae1">
    <w:name w:val="Normal (Web)7c643ae1"/>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8a4351c">
    <w:name w:val="Normal68a4351c68a4351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15c1d5c">
    <w:name w:val="heading 1e15c1d5ce15c1d5c"/>
    <w:basedOn w:val="68a4351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caa1d5d">
    <w:name w:val="heading 23caa1d5d3caa1d5d"/>
    <w:basedOn w:val="68a4351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6fb3530">
    <w:name w:val="heading 3b6fb3530b6fb3530"/>
    <w:basedOn w:val="68a4351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e4a0540">
    <w:name w:val="Default Paragraph Font4e4a05404e4a0540"/>
  </w:style>
  <w:style xmlns:r="http://schemas.openxmlformats.org/officeDocument/2006/relationships" w:type="paragraph" w:customStyle="1" w:styleId="f3b6ba72">
    <w:name w:val="引文目录1f3b6ba72f3b6ba72"/>
    <w:basedOn w:val="68a4351c"/>
    <w:next w:val="0"/>
    <w:pPr>
      <w:ind w:leftChars="200" w:left="200"/>
    </w:pPr>
  </w:style>
  <w:style xmlns:r="http://schemas.openxmlformats.org/officeDocument/2006/relationships" w:type="paragraph" w:styleId="685259b1">
    <w:name w:val="toc 5685259b1685259b1"/>
    <w:basedOn w:val="68a4351c"/>
    <w:next w:val="0"/>
    <w:pPr>
      <w:ind w:left="1680"/>
    </w:pPr>
  </w:style>
  <w:style xmlns:r="http://schemas.openxmlformats.org/officeDocument/2006/relationships" w:type="paragraph" w:styleId="152d7197">
    <w:name w:val="toc 3152d7197152d7197"/>
    <w:basedOn w:val="68a4351c"/>
    <w:next w:val="0"/>
    <w:pPr>
      <w:ind w:left="840"/>
    </w:pPr>
  </w:style>
  <w:style xmlns:r="http://schemas.openxmlformats.org/officeDocument/2006/relationships" w:type="paragraph" w:styleId="fd283c4a">
    <w:name w:val="footerfd283c4afd283c4a"/>
    <w:basedOn w:val="68a4351c"/>
    <w:pPr>
      <w:tabs>
        <w:tab w:val="center" w:pos="4153"/>
        <w:tab w:val="right" w:pos="8307"/>
      </w:tabs>
      <w:adjustRightInd/>
      <w:snapToGrid w:val="0"/>
      <w:contextualSpacing w:val="0"/>
      <w:jc w:val="left"/>
    </w:pPr>
    <w:rPr>
      <w:sz w:val="18"/>
    </w:rPr>
  </w:style>
  <w:style xmlns:r="http://schemas.openxmlformats.org/officeDocument/2006/relationships" w:type="paragraph" w:styleId="d534a4ab">
    <w:name w:val="headerd534a4abd534a4ab"/>
    <w:basedOn w:val="68a4351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68ee732">
    <w:name w:val="toc 1168ee732168ee732"/>
    <w:basedOn w:val="68a4351c"/>
    <w:next w:val="0"/>
  </w:style>
  <w:style xmlns:r="http://schemas.openxmlformats.org/officeDocument/2006/relationships" w:type="paragraph" w:styleId="9fbf3d3e">
    <w:name w:val="toc 49fbf3d3e9fbf3d3e"/>
    <w:basedOn w:val="68a4351c"/>
    <w:next w:val="0"/>
    <w:pPr>
      <w:ind w:left="1260"/>
    </w:pPr>
  </w:style>
  <w:style xmlns:r="http://schemas.openxmlformats.org/officeDocument/2006/relationships" w:type="paragraph" w:styleId="73c0e776">
    <w:name w:val="toc 273c0e77673c0e776"/>
    <w:basedOn w:val="68a4351c"/>
    <w:next w:val="0"/>
    <w:pPr>
      <w:ind w:left="420"/>
    </w:pPr>
  </w:style>
  <w:style xmlns:r="http://schemas.openxmlformats.org/officeDocument/2006/relationships" w:type="paragraph" w:customStyle="1" w:styleId="b19214a0">
    <w:name w:val="列出段落1b19214a0b19214a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