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9cde8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9cde82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0cb8ac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0cb8ac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234cef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ZZ700322600019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Z7003226000063(投资者可依据该编码在中国理财网www.chinawealth.com.cn查询理财产品相关信息）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A份额：Y60156</w:t>
            </w:r>
          </w:p>
          <w:p>
            <w:pPr>
              <w:pStyle w:val="null10"/>
              <w:spacing w:lineRule="exact" w:line="200"/>
            </w:pPr>
            <w:r>
              <w:rPr>
                <w:rFonts w:ascii="方正黑体_GBK" w:hAnsi="方正黑体_GBK" w:cs="宋体" w:eastAsia="方正黑体_GBK"/>
                <w:sz w:val="18"/>
                <w:szCs w:val="18"/>
              </w:rPr>
              <w:t>B份额：Y61156</w:t>
            </w:r>
          </w:p>
          <w:p>
            <w:pPr>
              <w:pStyle w:val="null10"/>
              <w:spacing w:lineRule="exact" w:line="200"/>
            </w:pPr>
            <w:r>
              <w:rPr>
                <w:rFonts w:ascii="方正黑体_GBK" w:hAnsi="方正黑体_GBK" w:cs="宋体" w:eastAsia="方正黑体_GBK"/>
                <w:sz w:val="18"/>
                <w:szCs w:val="18"/>
              </w:rPr>
              <w:t>C份额：Y62156</w:t>
            </w:r>
          </w:p>
          <w:p>
            <w:pPr>
              <w:pStyle w:val="null10"/>
              <w:spacing w:lineRule="exact" w:line="200"/>
            </w:pPr>
            <w:r>
              <w:rPr>
                <w:rFonts w:ascii="方正黑体_GBK" w:hAnsi="方正黑体_GBK" w:cs="宋体" w:eastAsia="方正黑体_GBK"/>
                <w:sz w:val="18"/>
                <w:szCs w:val="18"/>
              </w:rPr>
              <w:t>D份额：Y63156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老年客户专属)、江苏镇江农村商业银行股份有限公司( 20万元起购)、江苏如皋农村商业银行股份有限公司( 代发客户)、江苏紫金农村商业银行股份有限公司、江苏泰州农村商业银行股份有限公司。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泰安银行股份有限公司、天津农村商业银行股份有限公司(军人客户)、桂林银行股份有限公司(高端客户)、江苏泰兴农村商业银行股份有限公司、江苏靖江农村商业银行股份有限公司、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D份额：郑州银行股份有限公司。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2028年03月01日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0cb8ac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0f04b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0f04b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0f04bf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0f04bf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0f04bf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0f04bf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0f04bf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0f04bf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南银理财珠联璧合鑫逸稳两年156期封闭式公募人民币理财产品</w:t>
      </w:r>
      <w:r>
        <w:rPr>
          <w:rFonts w:ascii="方正黑体_GBK" w:eastAsia="方正黑体_GBK" w:hint="eastAsia" w:hAnsi="方正黑体_GBK"/>
          <w:vanish w:val="0"/>
          <w:color w:val="3D3D3D"/>
          <w:kern w:val="0"/>
          <w:sz w:val="15"/>
          <w:szCs w:val="15"/>
        </w:rPr>
        <w:t>。</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0f04bf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0f04bf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0f04bf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0f04bf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26b72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26b72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26b72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26b72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26b72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26b72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0f04bf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0f04bf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0f04bf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26b72e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0cb8ac0"/>
        <w:keepNext w:val="0"/>
        <w:keepLines w:val="0"/>
        <w:pageBreakBefore w:val="0"/>
        <w:widowControl/>
        <w:suppressLineNumbers w:val="0"/>
        <w:suppressAutoHyphens w:val="0"/>
        <w:spacing w:line="200" w:lineRule="exact"/>
        <w:ind w:firstLineChars="200" w:firstLine="300"/>
        <w:rPr>
          <w:rStyle w:val="a26b72e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0cb8ac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0cb8ac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0cb8ac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0cb8ac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0cb8ac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0cb8ac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0cb8a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0cb8ac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9cde820">
    <w:name w:val="Normala9cde82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f9563a3">
    <w:name w:val="heading 1bf9563a3"/>
    <w:basedOn w:val="a9cde82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c7ea82b">
    <w:name w:val="heading 25c7ea82b"/>
    <w:basedOn w:val="a9cde82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6fb7607">
    <w:name w:val="heading 306fb7607"/>
    <w:basedOn w:val="a9cde82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27b2e7a">
    <w:name w:val="Default Paragraph Fontd27b2e7a"/>
  </w:style>
  <w:style xmlns:r="http://schemas.openxmlformats.org/officeDocument/2006/relationships" w:type="paragraph" w:styleId="a1fab4a3">
    <w:name w:val="toc 1a1fab4a3"/>
    <w:basedOn w:val="a9cde820"/>
    <w:autoRedefine/>
    <w:next w:val="0"/>
  </w:style>
  <w:style xmlns:r="http://schemas.openxmlformats.org/officeDocument/2006/relationships" w:type="paragraph" w:styleId="789671ef">
    <w:name w:val="toc 2789671ef"/>
    <w:basedOn w:val="a9cde820"/>
    <w:autoRedefine/>
    <w:next w:val="0"/>
    <w:pPr>
      <w:ind w:left="420"/>
    </w:pPr>
  </w:style>
  <w:style xmlns:r="http://schemas.openxmlformats.org/officeDocument/2006/relationships" w:type="paragraph" w:styleId="be197415">
    <w:name w:val="toc 3be197415"/>
    <w:basedOn w:val="a9cde820"/>
    <w:autoRedefine/>
    <w:next w:val="0"/>
    <w:pPr>
      <w:ind w:left="840"/>
    </w:pPr>
  </w:style>
  <w:style xmlns:r="http://schemas.openxmlformats.org/officeDocument/2006/relationships" w:type="paragraph" w:styleId="73bc7174">
    <w:name w:val="toc 473bc7174"/>
    <w:basedOn w:val="a9cde820"/>
    <w:autoRedefine/>
    <w:next w:val="0"/>
    <w:pPr>
      <w:ind w:left="1260"/>
    </w:pPr>
  </w:style>
  <w:style xmlns:r="http://schemas.openxmlformats.org/officeDocument/2006/relationships" w:type="paragraph" w:styleId="b5c71b14">
    <w:name w:val="toc 5b5c71b14"/>
    <w:basedOn w:val="a9cde820"/>
    <w:autoRedefine/>
    <w:next w:val="0"/>
    <w:pPr>
      <w:ind w:left="1680"/>
    </w:pPr>
  </w:style>
  <w:style xmlns:r="http://schemas.openxmlformats.org/officeDocument/2006/relationships" w:type="paragraph" w:styleId="53a58a70">
    <w:name w:val="header53a58a70"/>
    <w:basedOn w:val="a9cde82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9a160bb">
    <w:name w:val="footera9a160bb"/>
    <w:basedOn w:val="a9cde820"/>
    <w:pPr>
      <w:tabs>
        <w:tab w:val="center" w:pos="4153"/>
        <w:tab w:val="right" w:pos="8307"/>
      </w:tabs>
      <w:adjustRightInd/>
      <w:snapToGrid w:val="0"/>
      <w:contextualSpacing w:val="0"/>
      <w:jc w:val="left"/>
    </w:pPr>
    <w:rPr>
      <w:sz w:val="18"/>
    </w:rPr>
  </w:style>
  <w:style xmlns:r="http://schemas.openxmlformats.org/officeDocument/2006/relationships" w:type="character" w:styleId="c9b9ad17">
    <w:name w:val="Strongc9b9ad1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0cb8ac0">
    <w:name w:val="Normalc0cb8ac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a44a22f">
    <w:name w:val="heading 10a44a22f"/>
    <w:basedOn w:val="c0cb8ac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1ffd1b9">
    <w:name w:val="heading 201ffd1b9"/>
    <w:basedOn w:val="c0cb8ac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1d59503">
    <w:name w:val="heading 331d59503"/>
    <w:basedOn w:val="c0cb8ac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105fb6a">
    <w:name w:val="Default Paragraph Font3105fb6a"/>
  </w:style>
  <w:style xmlns:r="http://schemas.openxmlformats.org/officeDocument/2006/relationships" w:type="paragraph" w:styleId="099cd23f">
    <w:name w:val="Normal Indent099cd23f"/>
    <w:basedOn w:val="c0cb8ac0"/>
    <w:pPr>
      <w:ind w:firstLineChars="200" w:firstLine="200"/>
    </w:pPr>
  </w:style>
  <w:style xmlns:r="http://schemas.openxmlformats.org/officeDocument/2006/relationships" w:type="paragraph" w:styleId="4a975212">
    <w:name w:val="toc 54a975212"/>
    <w:basedOn w:val="c0cb8ac0"/>
    <w:next w:val="0"/>
    <w:pPr>
      <w:ind w:left="1680"/>
    </w:pPr>
  </w:style>
  <w:style xmlns:r="http://schemas.openxmlformats.org/officeDocument/2006/relationships" w:type="paragraph" w:styleId="195e4db1">
    <w:name w:val="toc 3195e4db1"/>
    <w:basedOn w:val="c0cb8ac0"/>
    <w:next w:val="0"/>
    <w:pPr>
      <w:ind w:left="840"/>
    </w:pPr>
  </w:style>
  <w:style xmlns:r="http://schemas.openxmlformats.org/officeDocument/2006/relationships" w:type="paragraph" w:styleId="686aa8f3">
    <w:name w:val="footer686aa8f3"/>
    <w:basedOn w:val="c0cb8ac0"/>
    <w:pPr>
      <w:tabs>
        <w:tab w:val="center" w:pos="4153"/>
        <w:tab w:val="right" w:pos="8307"/>
      </w:tabs>
      <w:adjustRightInd/>
      <w:snapToGrid w:val="0"/>
      <w:contextualSpacing w:val="0"/>
      <w:jc w:val="left"/>
    </w:pPr>
    <w:rPr>
      <w:sz w:val="18"/>
    </w:rPr>
  </w:style>
  <w:style xmlns:r="http://schemas.openxmlformats.org/officeDocument/2006/relationships" w:type="paragraph" w:styleId="c8aa232f">
    <w:name w:val="headerc8aa232f"/>
    <w:basedOn w:val="c0cb8ac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fd5bb97">
    <w:name w:val="toc 1efd5bb97"/>
    <w:basedOn w:val="c0cb8ac0"/>
    <w:next w:val="0"/>
  </w:style>
  <w:style xmlns:r="http://schemas.openxmlformats.org/officeDocument/2006/relationships" w:type="paragraph" w:styleId="1e9cc8d9">
    <w:name w:val="toc 41e9cc8d9"/>
    <w:basedOn w:val="c0cb8ac0"/>
    <w:next w:val="0"/>
    <w:pPr>
      <w:ind w:left="1260"/>
    </w:pPr>
  </w:style>
  <w:style xmlns:r="http://schemas.openxmlformats.org/officeDocument/2006/relationships" w:type="paragraph" w:styleId="2b7c79ff">
    <w:name w:val="toc 22b7c79ff"/>
    <w:basedOn w:val="c0cb8ac0"/>
    <w:next w:val="0"/>
    <w:pPr>
      <w:ind w:left="420"/>
    </w:pPr>
  </w:style>
  <w:style xmlns:r="http://schemas.openxmlformats.org/officeDocument/2006/relationships" w:type="paragraph" w:styleId="d234cef7">
    <w:name w:val="Normal (Web)d234cef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0f04bf5">
    <w:name w:val="Normal60f04bf560f04bf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0640a0f">
    <w:name w:val="heading 180640a0f80640a0f"/>
    <w:basedOn w:val="60f04bf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9dab38a">
    <w:name w:val="heading 279dab38a79dab38a"/>
    <w:basedOn w:val="60f04bf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9ceb5c8">
    <w:name w:val="heading 359ceb5c859ceb5c8"/>
    <w:basedOn w:val="60f04bf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155db3e">
    <w:name w:val="Default Paragraph Font2155db3e2155db3e"/>
  </w:style>
  <w:style xmlns:r="http://schemas.openxmlformats.org/officeDocument/2006/relationships" w:type="paragraph" w:customStyle="1" w:styleId="60863048">
    <w:name w:val="引文目录16086304860863048"/>
    <w:basedOn w:val="60f04bf5"/>
    <w:next w:val="0"/>
    <w:pPr>
      <w:ind w:leftChars="200" w:left="200"/>
    </w:pPr>
  </w:style>
  <w:style xmlns:r="http://schemas.openxmlformats.org/officeDocument/2006/relationships" w:type="paragraph" w:styleId="73f920c1">
    <w:name w:val="toc 573f920c173f920c1"/>
    <w:basedOn w:val="60f04bf5"/>
    <w:next w:val="0"/>
    <w:pPr>
      <w:ind w:left="1680"/>
    </w:pPr>
  </w:style>
  <w:style xmlns:r="http://schemas.openxmlformats.org/officeDocument/2006/relationships" w:type="paragraph" w:styleId="8b81bbf9">
    <w:name w:val="toc 38b81bbf98b81bbf9"/>
    <w:basedOn w:val="60f04bf5"/>
    <w:next w:val="0"/>
    <w:pPr>
      <w:ind w:left="840"/>
    </w:pPr>
  </w:style>
  <w:style xmlns:r="http://schemas.openxmlformats.org/officeDocument/2006/relationships" w:type="paragraph" w:styleId="76b37489">
    <w:name w:val="footer76b3748976b37489"/>
    <w:basedOn w:val="60f04bf5"/>
    <w:pPr>
      <w:tabs>
        <w:tab w:val="center" w:pos="4153"/>
        <w:tab w:val="right" w:pos="8307"/>
      </w:tabs>
      <w:adjustRightInd/>
      <w:snapToGrid w:val="0"/>
      <w:contextualSpacing w:val="0"/>
      <w:jc w:val="left"/>
    </w:pPr>
    <w:rPr>
      <w:sz w:val="18"/>
    </w:rPr>
  </w:style>
  <w:style xmlns:r="http://schemas.openxmlformats.org/officeDocument/2006/relationships" w:type="paragraph" w:styleId="f334fae4">
    <w:name w:val="headerf334fae4f334fae4"/>
    <w:basedOn w:val="60f04bf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d633a0f">
    <w:name w:val="toc 1dd633a0fdd633a0f"/>
    <w:basedOn w:val="60f04bf5"/>
    <w:next w:val="0"/>
  </w:style>
  <w:style xmlns:r="http://schemas.openxmlformats.org/officeDocument/2006/relationships" w:type="paragraph" w:styleId="d35fdefa">
    <w:name w:val="toc 4d35fdefad35fdefa"/>
    <w:basedOn w:val="60f04bf5"/>
    <w:next w:val="0"/>
    <w:pPr>
      <w:ind w:left="1260"/>
    </w:pPr>
  </w:style>
  <w:style xmlns:r="http://schemas.openxmlformats.org/officeDocument/2006/relationships" w:type="paragraph" w:styleId="fd115a9a">
    <w:name w:val="toc 2fd115a9afd115a9a"/>
    <w:basedOn w:val="60f04bf5"/>
    <w:next w:val="0"/>
    <w:pPr>
      <w:ind w:left="420"/>
    </w:pPr>
  </w:style>
  <w:style xmlns:r="http://schemas.openxmlformats.org/officeDocument/2006/relationships" w:type="paragraph" w:customStyle="1" w:styleId="a26b72eb">
    <w:name w:val="列出段落1a26b72eba26b72e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