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757天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21c2e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21c2e3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6248ba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6248ba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5cfb1e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ZZ700322500667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Z7003225000421(投资者可依据该编码在中国理财网www.chinawealth.com.cn查询理财产品相关信息）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A份额：Y60151</w:t>
            </w:r>
          </w:p>
          <w:p>
            <w:pPr>
              <w:pStyle w:val="null10"/>
              <w:spacing w:lineRule="exact" w:line="200"/>
            </w:pPr>
            <w:r>
              <w:rPr>
                <w:rFonts w:ascii="方正黑体_GBK" w:hAnsi="方正黑体_GBK" w:cs="宋体" w:eastAsia="方正黑体_GBK"/>
                <w:sz w:val="18"/>
                <w:szCs w:val="18"/>
              </w:rPr>
              <w:t>B份额：Y61151</w:t>
            </w:r>
          </w:p>
          <w:p>
            <w:pPr>
              <w:pStyle w:val="null10"/>
              <w:spacing w:lineRule="exact" w:line="200"/>
            </w:pPr>
            <w:r>
              <w:rPr>
                <w:rFonts w:ascii="方正黑体_GBK" w:hAnsi="方正黑体_GBK" w:cs="宋体" w:eastAsia="方正黑体_GBK"/>
                <w:sz w:val="18"/>
                <w:szCs w:val="18"/>
              </w:rPr>
              <w:t>C份额：Y62151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 老年客户专属)、江苏江都农村商业银行股份有限公司、江苏镇江农村商业银行股份有限公司( 20万元起购)、江苏如皋农村商业银行股份有限公司(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2025年12月30日 09:00—2026年01月06日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757天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2028年02月03日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6248ba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8ee2b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8ee2b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8ee2bc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8ee2bc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8ee2bc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8ee2bc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8ee2bc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8ee2bc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南银理财珠联璧合鑫逸稳两年151期封闭式公募人民币理财产品</w:t>
      </w:r>
      <w:r>
        <w:rPr>
          <w:rFonts w:ascii="方正黑体_GBK" w:eastAsia="方正黑体_GBK" w:hint="eastAsia" w:hAnsi="方正黑体_GBK"/>
          <w:vanish w:val="0"/>
          <w:color w:val="3D3D3D"/>
          <w:kern w:val="0"/>
          <w:sz w:val="15"/>
          <w:szCs w:val="15"/>
        </w:rPr>
        <w:t>。</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8ee2bc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8ee2bc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8ee2bc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8ee2bc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261e22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8ee2bc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8ee2bc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8ee2bc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261e22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6248baf"/>
        <w:keepNext w:val="0"/>
        <w:keepLines w:val="0"/>
        <w:pageBreakBefore w:val="0"/>
        <w:widowControl/>
        <w:suppressLineNumbers w:val="0"/>
        <w:suppressAutoHyphens w:val="0"/>
        <w:spacing w:line="200" w:lineRule="exact"/>
        <w:ind w:firstLineChars="200" w:firstLine="300"/>
        <w:rPr>
          <w:rStyle w:val="b261e22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6248ba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6248ba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6248ba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6248ba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6248ba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6248ba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6248b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6248ba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21c2e3a">
    <w:name w:val="Normalc21c2e3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dc109e3">
    <w:name w:val="heading 1edc109e3"/>
    <w:basedOn w:val="c21c2e3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938b865">
    <w:name w:val="heading 26938b865"/>
    <w:basedOn w:val="c21c2e3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e49846">
    <w:name w:val="heading 315e49846"/>
    <w:basedOn w:val="c21c2e3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7a72135">
    <w:name w:val="Default Paragraph Fontd7a72135"/>
  </w:style>
  <w:style xmlns:r="http://schemas.openxmlformats.org/officeDocument/2006/relationships" w:type="paragraph" w:styleId="da10475a">
    <w:name w:val="toc 1da10475a"/>
    <w:basedOn w:val="c21c2e3a"/>
    <w:autoRedefine/>
    <w:next w:val="0"/>
  </w:style>
  <w:style xmlns:r="http://schemas.openxmlformats.org/officeDocument/2006/relationships" w:type="paragraph" w:styleId="d3bb9806">
    <w:name w:val="toc 2d3bb9806"/>
    <w:basedOn w:val="c21c2e3a"/>
    <w:autoRedefine/>
    <w:next w:val="0"/>
    <w:pPr>
      <w:ind w:left="420"/>
    </w:pPr>
  </w:style>
  <w:style xmlns:r="http://schemas.openxmlformats.org/officeDocument/2006/relationships" w:type="paragraph" w:styleId="716eb1f5">
    <w:name w:val="toc 3716eb1f5"/>
    <w:basedOn w:val="c21c2e3a"/>
    <w:autoRedefine/>
    <w:next w:val="0"/>
    <w:pPr>
      <w:ind w:left="840"/>
    </w:pPr>
  </w:style>
  <w:style xmlns:r="http://schemas.openxmlformats.org/officeDocument/2006/relationships" w:type="paragraph" w:styleId="983c75b0">
    <w:name w:val="toc 4983c75b0"/>
    <w:basedOn w:val="c21c2e3a"/>
    <w:autoRedefine/>
    <w:next w:val="0"/>
    <w:pPr>
      <w:ind w:left="1260"/>
    </w:pPr>
  </w:style>
  <w:style xmlns:r="http://schemas.openxmlformats.org/officeDocument/2006/relationships" w:type="paragraph" w:styleId="ffb6cdb0">
    <w:name w:val="toc 5ffb6cdb0"/>
    <w:basedOn w:val="c21c2e3a"/>
    <w:autoRedefine/>
    <w:next w:val="0"/>
    <w:pPr>
      <w:ind w:left="1680"/>
    </w:pPr>
  </w:style>
  <w:style xmlns:r="http://schemas.openxmlformats.org/officeDocument/2006/relationships" w:type="paragraph" w:styleId="8cc307f4">
    <w:name w:val="header8cc307f4"/>
    <w:basedOn w:val="c21c2e3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4d03fe">
    <w:name w:val="footerb54d03fe"/>
    <w:basedOn w:val="c21c2e3a"/>
    <w:pPr>
      <w:tabs>
        <w:tab w:val="center" w:pos="4153"/>
        <w:tab w:val="right" w:pos="8307"/>
      </w:tabs>
      <w:adjustRightInd/>
      <w:snapToGrid w:val="0"/>
      <w:contextualSpacing w:val="0"/>
      <w:jc w:val="left"/>
    </w:pPr>
    <w:rPr>
      <w:sz w:val="18"/>
    </w:rPr>
  </w:style>
  <w:style xmlns:r="http://schemas.openxmlformats.org/officeDocument/2006/relationships" w:type="character" w:styleId="6b8ae164">
    <w:name w:val="Strong6b8ae16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6248baf">
    <w:name w:val="Normal46248ba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0a786d3">
    <w:name w:val="heading 1f0a786d3"/>
    <w:basedOn w:val="46248ba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cea3c33">
    <w:name w:val="heading 2ccea3c33"/>
    <w:basedOn w:val="46248ba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8546314">
    <w:name w:val="heading 328546314"/>
    <w:basedOn w:val="46248ba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17c66f5">
    <w:name w:val="Default Paragraph Font017c66f5"/>
  </w:style>
  <w:style xmlns:r="http://schemas.openxmlformats.org/officeDocument/2006/relationships" w:type="paragraph" w:styleId="24bc6d3d">
    <w:name w:val="Normal Indent24bc6d3d"/>
    <w:basedOn w:val="46248baf"/>
    <w:pPr>
      <w:ind w:firstLineChars="200" w:firstLine="200"/>
    </w:pPr>
  </w:style>
  <w:style xmlns:r="http://schemas.openxmlformats.org/officeDocument/2006/relationships" w:type="paragraph" w:styleId="97c54240">
    <w:name w:val="toc 597c54240"/>
    <w:basedOn w:val="46248baf"/>
    <w:next w:val="0"/>
    <w:pPr>
      <w:ind w:left="1680"/>
    </w:pPr>
  </w:style>
  <w:style xmlns:r="http://schemas.openxmlformats.org/officeDocument/2006/relationships" w:type="paragraph" w:styleId="dc018b9b">
    <w:name w:val="toc 3dc018b9b"/>
    <w:basedOn w:val="46248baf"/>
    <w:next w:val="0"/>
    <w:pPr>
      <w:ind w:left="840"/>
    </w:pPr>
  </w:style>
  <w:style xmlns:r="http://schemas.openxmlformats.org/officeDocument/2006/relationships" w:type="paragraph" w:styleId="7c9d1513">
    <w:name w:val="footer7c9d1513"/>
    <w:basedOn w:val="46248baf"/>
    <w:pPr>
      <w:tabs>
        <w:tab w:val="center" w:pos="4153"/>
        <w:tab w:val="right" w:pos="8307"/>
      </w:tabs>
      <w:adjustRightInd/>
      <w:snapToGrid w:val="0"/>
      <w:contextualSpacing w:val="0"/>
      <w:jc w:val="left"/>
    </w:pPr>
    <w:rPr>
      <w:sz w:val="18"/>
    </w:rPr>
  </w:style>
  <w:style xmlns:r="http://schemas.openxmlformats.org/officeDocument/2006/relationships" w:type="paragraph" w:styleId="5c0dc572">
    <w:name w:val="header5c0dc572"/>
    <w:basedOn w:val="46248ba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696023b">
    <w:name w:val="toc 15696023b"/>
    <w:basedOn w:val="46248baf"/>
    <w:next w:val="0"/>
  </w:style>
  <w:style xmlns:r="http://schemas.openxmlformats.org/officeDocument/2006/relationships" w:type="paragraph" w:styleId="304dc761">
    <w:name w:val="toc 4304dc761"/>
    <w:basedOn w:val="46248baf"/>
    <w:next w:val="0"/>
    <w:pPr>
      <w:ind w:left="1260"/>
    </w:pPr>
  </w:style>
  <w:style xmlns:r="http://schemas.openxmlformats.org/officeDocument/2006/relationships" w:type="paragraph" w:styleId="4596d4dc">
    <w:name w:val="toc 24596d4dc"/>
    <w:basedOn w:val="46248baf"/>
    <w:next w:val="0"/>
    <w:pPr>
      <w:ind w:left="420"/>
    </w:pPr>
  </w:style>
  <w:style xmlns:r="http://schemas.openxmlformats.org/officeDocument/2006/relationships" w:type="paragraph" w:styleId="15cfb1e6">
    <w:name w:val="Normal (Web)15cfb1e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8ee2bc8">
    <w:name w:val="Normal68ee2bc868ee2bc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bcbe9a1">
    <w:name w:val="heading 16bcbe9a16bcbe9a1"/>
    <w:basedOn w:val="68ee2bc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fb8e0a6">
    <w:name w:val="heading 2cfb8e0a6cfb8e0a6"/>
    <w:basedOn w:val="68ee2bc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e50d381">
    <w:name w:val="heading 30e50d3810e50d381"/>
    <w:basedOn w:val="68ee2bc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6928cd8">
    <w:name w:val="Default Paragraph Font96928cd896928cd8"/>
  </w:style>
  <w:style xmlns:r="http://schemas.openxmlformats.org/officeDocument/2006/relationships" w:type="paragraph" w:customStyle="1" w:styleId="f84f4228">
    <w:name w:val="引文目录1f84f4228f84f4228"/>
    <w:basedOn w:val="68ee2bc8"/>
    <w:next w:val="0"/>
    <w:pPr>
      <w:ind w:leftChars="200" w:left="200"/>
    </w:pPr>
  </w:style>
  <w:style xmlns:r="http://schemas.openxmlformats.org/officeDocument/2006/relationships" w:type="paragraph" w:styleId="e9177cce">
    <w:name w:val="toc 5e9177ccee9177cce"/>
    <w:basedOn w:val="68ee2bc8"/>
    <w:next w:val="0"/>
    <w:pPr>
      <w:ind w:left="1680"/>
    </w:pPr>
  </w:style>
  <w:style xmlns:r="http://schemas.openxmlformats.org/officeDocument/2006/relationships" w:type="paragraph" w:styleId="7db83024">
    <w:name w:val="toc 37db830247db83024"/>
    <w:basedOn w:val="68ee2bc8"/>
    <w:next w:val="0"/>
    <w:pPr>
      <w:ind w:left="840"/>
    </w:pPr>
  </w:style>
  <w:style xmlns:r="http://schemas.openxmlformats.org/officeDocument/2006/relationships" w:type="paragraph" w:styleId="c56de417">
    <w:name w:val="footerc56de417c56de417"/>
    <w:basedOn w:val="68ee2bc8"/>
    <w:pPr>
      <w:tabs>
        <w:tab w:val="center" w:pos="4153"/>
        <w:tab w:val="right" w:pos="8307"/>
      </w:tabs>
      <w:adjustRightInd/>
      <w:snapToGrid w:val="0"/>
      <w:contextualSpacing w:val="0"/>
      <w:jc w:val="left"/>
    </w:pPr>
    <w:rPr>
      <w:sz w:val="18"/>
    </w:rPr>
  </w:style>
  <w:style xmlns:r="http://schemas.openxmlformats.org/officeDocument/2006/relationships" w:type="paragraph" w:styleId="55151607">
    <w:name w:val="header5515160755151607"/>
    <w:basedOn w:val="68ee2bc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4b329f6">
    <w:name w:val="toc 1a4b329f6a4b329f6"/>
    <w:basedOn w:val="68ee2bc8"/>
    <w:next w:val="0"/>
  </w:style>
  <w:style xmlns:r="http://schemas.openxmlformats.org/officeDocument/2006/relationships" w:type="paragraph" w:styleId="1581fbd2">
    <w:name w:val="toc 41581fbd21581fbd2"/>
    <w:basedOn w:val="68ee2bc8"/>
    <w:next w:val="0"/>
    <w:pPr>
      <w:ind w:left="1260"/>
    </w:pPr>
  </w:style>
  <w:style xmlns:r="http://schemas.openxmlformats.org/officeDocument/2006/relationships" w:type="paragraph" w:styleId="72537d5e">
    <w:name w:val="toc 272537d5e72537d5e"/>
    <w:basedOn w:val="68ee2bc8"/>
    <w:next w:val="0"/>
    <w:pPr>
      <w:ind w:left="420"/>
    </w:pPr>
  </w:style>
  <w:style xmlns:r="http://schemas.openxmlformats.org/officeDocument/2006/relationships" w:type="paragraph" w:customStyle="1" w:styleId="b261e220">
    <w:name w:val="列出段落1b261e220b261e22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