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75d87a3f"/>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75d87a3f"/>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75d87a3f"/>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75d87a3f"/>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280天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5d87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5d87a3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fb2aad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fb2aad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ae8b2e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南银理财鼎瑞安心九个月8期公募封闭式人民币理财产品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ZZ700322500402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Z7003225000266(投资者可依据该编码在中国理财网www.chinawealth.com.cn查询理财产品相关信息）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A份额：AX10008</w:t>
            </w:r>
          </w:p>
          <w:p>
            <w:pPr>
              <w:pStyle w:val="null10"/>
              <w:spacing w:lineRule="exact" w:line="200"/>
            </w:pPr>
            <w:r>
              <w:rPr>
                <w:rFonts w:ascii="方正黑体_GBK" w:hAnsi="方正黑体_GBK" w:cs="宋体" w:eastAsia="方正黑体_GBK"/>
                <w:sz w:val="18"/>
                <w:szCs w:val="18"/>
              </w:rPr>
              <w:t>B份额：AX11008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w:t>
            </w:r>
          </w:p>
          <w:p>
            <w:pPr>
              <w:pStyle w:val="null10"/>
              <w:spacing w:lineRule="exact" w:line="200"/>
            </w:pPr>
            <w:r>
              <w:rPr>
                <w:rFonts w:ascii="方正黑体_GBK" w:hAnsi="方正黑体_GBK" w:cs="宋体" w:eastAsia="方正黑体_GBK"/>
                <w:sz w:val="18"/>
                <w:szCs w:val="18"/>
              </w:rPr>
              <w:t>B份额：南银理财有限责任公司。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280天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2026年05月20日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color w:val="000000"/>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color w:val="000000"/>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color w:val="000000"/>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color w:val="000000"/>
                <w:szCs w:val="18"/>
              </w:rPr>
              <w:t>(21)同业借款：资产类型为南银理财有限责任公司向持牌金融机构发放的同业借款，资产到期日不超过理财产品到期日，融资人为中国中信金融资产管理股份有限公司。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color w:val="000000"/>
                <w:szCs w:val="18"/>
              </w:rPr>
              <w:t>(22)同业借款：资产类型为南银理财有限责任公司向持牌金融机构发放的同业借款，资产到期日不超过理财产品到期日，融资人为中国东方资产管理股份有限公司。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color w:val="000000"/>
                <w:szCs w:val="18"/>
              </w:rPr>
              <w:t>(23)同业借款：资产类型为南银理财有限责任公司向持牌金融机构发放的同业借款，资产到期日不超过理财产品到期日，融资人为中国信达资产管理股份有限公司。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A份额：业绩比较基准为2%(年化)。</w:t>
            </w:r>
          </w:p>
          <w:p>
            <w:pPr>
              <w:pStyle w:val="null10"/>
              <w:spacing w:lineRule="exact" w:line="200"/>
            </w:pPr>
            <w:r>
              <w:rPr>
                <w:rFonts w:ascii="方正黑体_GBK" w:hAnsi="方正黑体_GBK" w:cs="宋体" w:eastAsia="方正黑体_GBK"/>
                <w:sz w:val="18"/>
                <w:szCs w:val="18"/>
              </w:rPr>
              <w:t>B份额：业绩比较基准为1.8%(年化)。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fb2aad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08b8b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08b8b2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08b8b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08b8b2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08b8b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08b8b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08b8b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08b8b2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南银理财鼎瑞安心九个月8期公募封闭式人民币理财产品</w:t>
      </w:r>
      <w:r>
        <w:rPr>
          <w:rFonts w:ascii="方正黑体_GBK" w:eastAsia="方正黑体_GBK" w:hint="eastAsia" w:hAnsi="方正黑体_GBK"/>
          <w:vanish w:val="0"/>
          <w:color w:val="3D3D3D"/>
          <w:kern w:val="0"/>
          <w:sz w:val="15"/>
          <w:szCs w:val="15"/>
        </w:rPr>
        <w:t>。</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08b8b2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08b8b2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08b8b2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08b8b2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dddbb3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dddbb3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dddbb3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dddbb3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dddbb3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dddbb3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08b8b2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08b8b2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08b8b2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dddbb3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fb2aada"/>
        <w:keepNext w:val="0"/>
        <w:keepLines w:val="0"/>
        <w:pageBreakBefore w:val="0"/>
        <w:widowControl/>
        <w:suppressLineNumbers w:val="0"/>
        <w:suppressAutoHyphens w:val="0"/>
        <w:spacing w:line="200" w:lineRule="exact"/>
        <w:ind w:firstLineChars="200" w:firstLine="300"/>
        <w:rPr>
          <w:rStyle w:val="7dddbb3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fb2aad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fb2aad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fb2aa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fb2aa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fb2aa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fb2aa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fb2aa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fb2aa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fb2aa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fb2aa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fb2aad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fb2aad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fb2aad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fb2aad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fb2aad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fb2aad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5d87a3f">
    <w:name w:val="Normal75d87a3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6df125f">
    <w:name w:val="heading 106df125f"/>
    <w:basedOn w:val="75d87a3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c7a9ffc">
    <w:name w:val="heading 2fc7a9ffc"/>
    <w:basedOn w:val="75d87a3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0c342c2">
    <w:name w:val="heading 340c342c2"/>
    <w:basedOn w:val="75d87a3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faa8df2">
    <w:name w:val="Default Paragraph Fontafaa8df2"/>
  </w:style>
  <w:style xmlns:r="http://schemas.openxmlformats.org/officeDocument/2006/relationships" w:type="paragraph" w:styleId="d6b9d4ff">
    <w:name w:val="toc 1d6b9d4ff"/>
    <w:basedOn w:val="75d87a3f"/>
    <w:autoRedefine/>
    <w:next w:val="0"/>
  </w:style>
  <w:style xmlns:r="http://schemas.openxmlformats.org/officeDocument/2006/relationships" w:type="paragraph" w:styleId="27bfca98">
    <w:name w:val="toc 227bfca98"/>
    <w:basedOn w:val="75d87a3f"/>
    <w:autoRedefine/>
    <w:next w:val="0"/>
    <w:pPr>
      <w:ind w:left="420"/>
    </w:pPr>
  </w:style>
  <w:style xmlns:r="http://schemas.openxmlformats.org/officeDocument/2006/relationships" w:type="paragraph" w:styleId="1ea69c47">
    <w:name w:val="toc 31ea69c47"/>
    <w:basedOn w:val="75d87a3f"/>
    <w:autoRedefine/>
    <w:next w:val="0"/>
    <w:pPr>
      <w:ind w:left="840"/>
    </w:pPr>
  </w:style>
  <w:style xmlns:r="http://schemas.openxmlformats.org/officeDocument/2006/relationships" w:type="paragraph" w:styleId="e9411926">
    <w:name w:val="toc 4e9411926"/>
    <w:basedOn w:val="75d87a3f"/>
    <w:autoRedefine/>
    <w:next w:val="0"/>
    <w:pPr>
      <w:ind w:left="1260"/>
    </w:pPr>
  </w:style>
  <w:style xmlns:r="http://schemas.openxmlformats.org/officeDocument/2006/relationships" w:type="paragraph" w:styleId="efaea338">
    <w:name w:val="toc 5efaea338"/>
    <w:basedOn w:val="75d87a3f"/>
    <w:autoRedefine/>
    <w:next w:val="0"/>
    <w:pPr>
      <w:ind w:left="1680"/>
    </w:pPr>
  </w:style>
  <w:style xmlns:r="http://schemas.openxmlformats.org/officeDocument/2006/relationships" w:type="paragraph" w:styleId="a48b2cf4">
    <w:name w:val="headera48b2cf4"/>
    <w:basedOn w:val="75d87a3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9b1d657">
    <w:name w:val="footerd9b1d657"/>
    <w:basedOn w:val="75d87a3f"/>
    <w:pPr>
      <w:tabs>
        <w:tab w:val="center" w:pos="4153"/>
        <w:tab w:val="right" w:pos="8307"/>
      </w:tabs>
      <w:adjustRightInd/>
      <w:snapToGrid w:val="0"/>
      <w:contextualSpacing w:val="0"/>
      <w:jc w:val="left"/>
    </w:pPr>
    <w:rPr>
      <w:sz w:val="18"/>
    </w:rPr>
  </w:style>
  <w:style xmlns:r="http://schemas.openxmlformats.org/officeDocument/2006/relationships" w:type="character" w:styleId="409003e6">
    <w:name w:val="Strong409003e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fb2aada">
    <w:name w:val="Normal4fb2aad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81f2cb9">
    <w:name w:val="heading 1181f2cb9"/>
    <w:basedOn w:val="4fb2aad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6fd9f40">
    <w:name w:val="heading 226fd9f40"/>
    <w:basedOn w:val="4fb2aad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bd659e3">
    <w:name w:val="heading 34bd659e3"/>
    <w:basedOn w:val="4fb2aad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8819b88">
    <w:name w:val="Default Paragraph Font38819b88"/>
  </w:style>
  <w:style xmlns:r="http://schemas.openxmlformats.org/officeDocument/2006/relationships" w:type="paragraph" w:styleId="36516828">
    <w:name w:val="Normal Indent36516828"/>
    <w:basedOn w:val="4fb2aada"/>
    <w:pPr>
      <w:ind w:firstLineChars="200" w:firstLine="200"/>
    </w:pPr>
  </w:style>
  <w:style xmlns:r="http://schemas.openxmlformats.org/officeDocument/2006/relationships" w:type="paragraph" w:styleId="41dcfdf7">
    <w:name w:val="toc 541dcfdf7"/>
    <w:basedOn w:val="4fb2aada"/>
    <w:next w:val="0"/>
    <w:pPr>
      <w:ind w:left="1680"/>
    </w:pPr>
  </w:style>
  <w:style xmlns:r="http://schemas.openxmlformats.org/officeDocument/2006/relationships" w:type="paragraph" w:styleId="49fff501">
    <w:name w:val="toc 349fff501"/>
    <w:basedOn w:val="4fb2aada"/>
    <w:next w:val="0"/>
    <w:pPr>
      <w:ind w:left="840"/>
    </w:pPr>
  </w:style>
  <w:style xmlns:r="http://schemas.openxmlformats.org/officeDocument/2006/relationships" w:type="paragraph" w:styleId="9dfcd120">
    <w:name w:val="footer9dfcd120"/>
    <w:basedOn w:val="4fb2aada"/>
    <w:pPr>
      <w:tabs>
        <w:tab w:val="center" w:pos="4153"/>
        <w:tab w:val="right" w:pos="8307"/>
      </w:tabs>
      <w:adjustRightInd/>
      <w:snapToGrid w:val="0"/>
      <w:contextualSpacing w:val="0"/>
      <w:jc w:val="left"/>
    </w:pPr>
    <w:rPr>
      <w:sz w:val="18"/>
    </w:rPr>
  </w:style>
  <w:style xmlns:r="http://schemas.openxmlformats.org/officeDocument/2006/relationships" w:type="paragraph" w:styleId="b600c759">
    <w:name w:val="headerb600c759"/>
    <w:basedOn w:val="4fb2aad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2d54216">
    <w:name w:val="toc 192d54216"/>
    <w:basedOn w:val="4fb2aada"/>
    <w:next w:val="0"/>
  </w:style>
  <w:style xmlns:r="http://schemas.openxmlformats.org/officeDocument/2006/relationships" w:type="paragraph" w:styleId="8fd5c469">
    <w:name w:val="toc 48fd5c469"/>
    <w:basedOn w:val="4fb2aada"/>
    <w:next w:val="0"/>
    <w:pPr>
      <w:ind w:left="1260"/>
    </w:pPr>
  </w:style>
  <w:style xmlns:r="http://schemas.openxmlformats.org/officeDocument/2006/relationships" w:type="paragraph" w:styleId="f6e21b08">
    <w:name w:val="toc 2f6e21b08"/>
    <w:basedOn w:val="4fb2aada"/>
    <w:next w:val="0"/>
    <w:pPr>
      <w:ind w:left="420"/>
    </w:pPr>
  </w:style>
  <w:style xmlns:r="http://schemas.openxmlformats.org/officeDocument/2006/relationships" w:type="paragraph" w:styleId="6ae8b2eb">
    <w:name w:val="Normal (Web)6ae8b2e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08b8b21">
    <w:name w:val="Normale08b8b21e08b8b2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7c98fab">
    <w:name w:val="heading 1d7c98fabd7c98fab"/>
    <w:basedOn w:val="e08b8b2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153b099">
    <w:name w:val="heading 26153b0996153b099"/>
    <w:basedOn w:val="e08b8b2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a9f503b">
    <w:name w:val="heading 3ba9f503bba9f503b"/>
    <w:basedOn w:val="e08b8b2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9b36a96">
    <w:name w:val="Default Paragraph Font79b36a9679b36a96"/>
  </w:style>
  <w:style xmlns:r="http://schemas.openxmlformats.org/officeDocument/2006/relationships" w:type="paragraph" w:customStyle="1" w:styleId="d40180f0">
    <w:name w:val="引文目录1d40180f0d40180f0"/>
    <w:basedOn w:val="e08b8b21"/>
    <w:next w:val="0"/>
    <w:pPr>
      <w:ind w:leftChars="200" w:left="200"/>
    </w:pPr>
  </w:style>
  <w:style xmlns:r="http://schemas.openxmlformats.org/officeDocument/2006/relationships" w:type="paragraph" w:styleId="a9304429">
    <w:name w:val="toc 5a9304429a9304429"/>
    <w:basedOn w:val="e08b8b21"/>
    <w:next w:val="0"/>
    <w:pPr>
      <w:ind w:left="1680"/>
    </w:pPr>
  </w:style>
  <w:style xmlns:r="http://schemas.openxmlformats.org/officeDocument/2006/relationships" w:type="paragraph" w:styleId="8c88ad7e">
    <w:name w:val="toc 38c88ad7e8c88ad7e"/>
    <w:basedOn w:val="e08b8b21"/>
    <w:next w:val="0"/>
    <w:pPr>
      <w:ind w:left="840"/>
    </w:pPr>
  </w:style>
  <w:style xmlns:r="http://schemas.openxmlformats.org/officeDocument/2006/relationships" w:type="paragraph" w:styleId="c4643eea">
    <w:name w:val="footerc4643eeac4643eea"/>
    <w:basedOn w:val="e08b8b21"/>
    <w:pPr>
      <w:tabs>
        <w:tab w:val="center" w:pos="4153"/>
        <w:tab w:val="right" w:pos="8307"/>
      </w:tabs>
      <w:adjustRightInd/>
      <w:snapToGrid w:val="0"/>
      <w:contextualSpacing w:val="0"/>
      <w:jc w:val="left"/>
    </w:pPr>
    <w:rPr>
      <w:sz w:val="18"/>
    </w:rPr>
  </w:style>
  <w:style xmlns:r="http://schemas.openxmlformats.org/officeDocument/2006/relationships" w:type="paragraph" w:styleId="5e9057ef">
    <w:name w:val="header5e9057ef5e9057ef"/>
    <w:basedOn w:val="e08b8b2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4f15606">
    <w:name w:val="toc 1b4f15606b4f15606"/>
    <w:basedOn w:val="e08b8b21"/>
    <w:next w:val="0"/>
  </w:style>
  <w:style xmlns:r="http://schemas.openxmlformats.org/officeDocument/2006/relationships" w:type="paragraph" w:styleId="5c683592">
    <w:name w:val="toc 45c6835925c683592"/>
    <w:basedOn w:val="e08b8b21"/>
    <w:next w:val="0"/>
    <w:pPr>
      <w:ind w:left="1260"/>
    </w:pPr>
  </w:style>
  <w:style xmlns:r="http://schemas.openxmlformats.org/officeDocument/2006/relationships" w:type="paragraph" w:styleId="5be794f7">
    <w:name w:val="toc 25be794f75be794f7"/>
    <w:basedOn w:val="e08b8b21"/>
    <w:next w:val="0"/>
    <w:pPr>
      <w:ind w:left="420"/>
    </w:pPr>
  </w:style>
  <w:style xmlns:r="http://schemas.openxmlformats.org/officeDocument/2006/relationships" w:type="paragraph" w:customStyle="1" w:styleId="7dddbb3a">
    <w:name w:val="列出段落17dddbb3a7dddbb3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