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869c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869c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869c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869c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869c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869c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869c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869c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869c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869cc88"/>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869cc88"/>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f01f6b4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f01f6b4c"/>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6c3403c"/>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南银理财珠联璧合鑫逸稳两年124期封闭式公募人民币理财产品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ZZ700322500259</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Z7003225000184(投资者可依据该编码在中国理财网www.chinawealth.com.cn查询理财产品相关信息）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A份额：Y60124</w:t>
            </w:r>
          </w:p>
          <w:p>
            <w:pPr>
              <w:pStyle w:val="null10"/>
              <w:spacing w:lineRule="exact" w:line="200"/>
            </w:pPr>
            <w:r>
              <w:rPr>
                <w:rFonts w:ascii="方正黑体_GBK" w:hAnsi="方正黑体_GBK" w:cs="宋体" w:eastAsia="方正黑体_GBK"/>
                <w:sz w:val="18"/>
                <w:szCs w:val="18"/>
              </w:rPr>
              <w:t>B份额：Y61124</w:t>
            </w:r>
          </w:p>
          <w:p>
            <w:pPr>
              <w:pStyle w:val="null10"/>
              <w:spacing w:lineRule="exact" w:line="200"/>
            </w:pPr>
            <w:r>
              <w:rPr>
                <w:rFonts w:ascii="方正黑体_GBK" w:hAnsi="方正黑体_GBK" w:cs="宋体" w:eastAsia="方正黑体_GBK"/>
                <w:sz w:val="18"/>
                <w:szCs w:val="18"/>
              </w:rPr>
              <w:t>C份额：Y62124</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 )、杭州银行股份有限公司( 大众客户)、温州银行股份有限公司、长沙银行股份有限公司、珠海华润银行股份有限公司、秦皇岛银行股份有限公司、齐鲁银行股份有限公司( 白金/私行客户)、甘肃银行股份有限公司、天津农村商业银行股份有限公司( 代发客户)、桂林银行股份有限公司、宁波通商银行股份有限公司、江苏镇江农村商业银行股份有限公司( 20万元起购)、江苏如皋农村商业银行股份有限公司( 代发客户)、江苏紫金农村商业银行股份有限公司。</w:t>
            </w:r>
          </w:p>
          <w:p>
            <w:pPr>
              <w:pStyle w:val="null10"/>
              <w:spacing w:lineRule="exact" w:line="200"/>
            </w:pPr>
            <w:r>
              <w:rPr>
                <w:rFonts w:ascii="方正黑体_GBK" w:hAnsi="方正黑体_GBK" w:cs="宋体" w:eastAsia="方正黑体_GBK"/>
                <w:sz w:val="18"/>
                <w:szCs w:val="18"/>
              </w:rPr>
              <w:t>C份额：杭州银行股份有限公司( 私行客户)、徽商银行股份有限公司（南京分行定制）、云南红塔银行股份有限公司( 财富客户（100万）)、兰州银行股份有限公司、乌鲁木齐银行股份有限公司、江苏泰兴农村商业银行股份有限公司、江苏靖江农村商业银行股份有限公司、江苏镇江农村商业银行股份有限公司( 100万元起购)、江苏射阳农村商业银行股份有限公司、江苏如东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2025年06月25日 09:00—2025年07月01日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2025年07月02日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2025年07月02日—实际到期日（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2027年07月21日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 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(2) 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(3) 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(4) 资产支持计划：资产类型为保险资产管理公司设立的资产支持计划，底层资产为京东及信托公司双重审核、信托公司自主风控后发放的“白条”个人消费贷款债权，资产到期日不超过理财产品到期日。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(5) 资产支持计划：资产类型为保险资产管理公司设立的资产支持计划，底层资产为京东及信托公司双重审核、信托公司自主风控后发放的“金条”个人消费贷款债权，资产到期日不超过理财产品到期日。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(6) 资产支持计划：资产类型为保险资产管理公司设立的资产支持计划，底层资产为京东及信托公司双重审核、信托公司自主风控后发放的“白条取现”个人消费贷款债权，资产到期日不超过理财产品到期日。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(7) 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(8) 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(9) 资产支持计划：资产类型为保险资产管理公司设立的资产支持计划，底层资产为抖音及信托公司双重审核、信托公司自主风控后发放的“月付”个人消费贷款债权，资产到期日不超过理财产品到期日。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(10) 资产支持计划：资产类型为保险资产管理公司设立的资产支持计划，底层资产为抖音及信托公司双重审核、信托公司自主风控后发放的“放心借”贷款资产，资产到期日不超过理财产品到期日。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(11) 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(12) 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(13) 资产支持计划：资产类型为保险资产管理公司设立的资产支持计划，底层资产为蚂蚁及信托公司双重审核、信托公司自主风控后发放的“花呗”个人消费贷款债权，资产到期日不超过理财产品到期日。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 资产支持计划：资产类型为保险资产管理公司设立的资产支持计划，底层资产为蚂蚁及信托公司双重审核、信托公司自主风控后发放的“借呗”个人消费贷款债权，资产到期日不超过理财产品到期日。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 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 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A份额：业绩比较基准为2.8%(年化)。</w:t>
            </w:r>
          </w:p>
          <w:p>
            <w:pPr>
              <w:pStyle w:val="null10"/>
              <w:spacing w:lineRule="exact" w:line="200"/>
            </w:pPr>
            <w:r>
              <w:rPr>
                <w:rFonts w:ascii="方正黑体_GBK" w:hAnsi="方正黑体_GBK" w:cs="宋体" w:eastAsia="方正黑体_GBK"/>
                <w:sz w:val="18"/>
                <w:szCs w:val="18"/>
              </w:rPr>
              <w:t>B份额：业绩比较基准为2.9%(年化)。</w:t>
            </w:r>
          </w:p>
          <w:p>
            <w:pPr>
              <w:pStyle w:val="null10"/>
              <w:spacing w:lineRule="exact" w:line="200"/>
            </w:pPr>
            <w:r>
              <w:rPr>
                <w:rFonts w:ascii="方正黑体_GBK" w:hAnsi="方正黑体_GBK" w:cs="宋体" w:eastAsia="方正黑体_GBK"/>
                <w:sz w:val="18"/>
                <w:szCs w:val="18"/>
              </w:rPr>
              <w:t>C份额：业绩比较基准为3%(年化)。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A份额：固定管理费年化0.25%</w:t>
            </w:r>
          </w:p>
          <w:p>
            <w:pPr>
              <w:pStyle w:val="null10"/>
              <w:spacing w:lineRule="exact" w:line="200"/>
            </w:pPr>
            <w:r>
              <w:rPr>
                <w:rFonts w:ascii="方正黑体_GBK" w:hAnsi="方正黑体_GBK" w:cs="宋体" w:eastAsia="方正黑体_GBK"/>
                <w:sz w:val="18"/>
                <w:b/>
                <w:szCs w:val="18"/>
              </w:rPr>
              <w:t>B份额：固定管理费年化0.2%</w:t>
            </w:r>
          </w:p>
          <w:p>
            <w:pPr>
              <w:pStyle w:val="null10"/>
              <w:spacing w:lineRule="exact" w:line="200"/>
            </w:pPr>
            <w:r>
              <w:rPr>
                <w:rFonts w:ascii="方正黑体_GBK" w:hAnsi="方正黑体_GBK" w:cs="宋体" w:eastAsia="方正黑体_GBK"/>
                <w:sz w:val="18"/>
                <w:b/>
                <w:szCs w:val="18"/>
              </w:rPr>
              <w:t>C份额：固定管理费年化0.2%</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B份额：到期兑付时，当期产品投资的实际资产组合收益（扣除销售费、固定管理费、托管费等相关费用）超过2.9%（年化，即产品该份额对应的业绩报酬计提基准）时，超过部分管理人将按60%收取业绩报酬。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C份额：到期兑付时，当期产品投资的实际资产组合收益（扣除销售费、固定管理费、托管费等相关费用）超过3%（年化，即产品该份额对应的业绩报酬计提基准）时，超过部分管理人将按60%收取业绩报酬。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江苏常熟农村商业银行股份有限公司、江苏苏州农村商业银行股份有限公司、长沙银行股份有限公司、秦皇岛银行股份有限公司、泰安银行股份有限公司、宁波东海银行股份有限公司、齐鲁银行股份有限公司、贵阳银行股份有限公司、云南红塔银行股份有限公司、九江银行股份有限公司、宁夏银行股份有限公司、天津农村商业银行股份有限公司、江苏紫金农村商业银行股份有限公司、温州银行股份有限公司、江苏金湖农村商业银行股份有限公司、苏州银行股份有限公司、蒙商银行股份有限公司、桂林银行股份有限公司、宁波通商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东海农村商业银行股份有限公司、江苏高邮农村商业银行股份有限公司、廊坊银行股份有限公司、乌鲁木齐银行股份有限公司、徽商银行股份有限公司、河北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甘肃银行股份有限公司、江苏仪征农村商业银行股份有限公司、吉林银行股份有限公司、珠海华润银行股份有限公司、连云港东方农村商业银行股份有限公司、上海农村商业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平安资产管理有限责任公司、泰康资产管理有限责任公司、太平洋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百瑞信托有限责任公司、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交银国际信托有限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百瑞信托有限责任公司成立于2002年10月16日，注册资本金400000万元人民币。</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交银国际信托有限公司成立于1983年11月23日，注册资本金57.65亿元。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f01f6b4c"/>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aecf97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aecf97e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aecf97e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aecf97e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aecf97e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aecf97e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aecf97e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aecf97e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南银理财珠联璧合鑫逸稳两年124期封闭式公募人民币理财产品</w:t>
      </w:r>
      <w:r>
        <w:rPr>
          <w:rFonts w:ascii="方正黑体_GBK" w:eastAsia="方正黑体_GBK" w:hint="eastAsia" w:hAnsi="方正黑体_GBK"/>
          <w:vanish w:val="0"/>
          <w:color w:val="3D3D3D"/>
          <w:kern w:val="0"/>
          <w:sz w:val="15"/>
          <w:szCs w:val="15"/>
        </w:rPr>
        <w:t>。</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aecf97e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aecf97e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aecf97e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aecf97e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c42b598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c42b598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c42b598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c42b598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c42b598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c42b598d"/>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aecf97e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aecf97e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aecf97e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c42b598d"/>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f01f6b4c"/>
        <w:keepNext w:val="0"/>
        <w:keepLines w:val="0"/>
        <w:pageBreakBefore w:val="0"/>
        <w:widowControl/>
        <w:suppressLineNumbers w:val="0"/>
        <w:suppressAutoHyphens w:val="0"/>
        <w:spacing w:line="200" w:lineRule="exact"/>
        <w:ind w:firstLineChars="200" w:firstLine="300"/>
        <w:rPr>
          <w:rStyle w:val="c42b598d"/>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f01f6b4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f01f6b4c"/>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f01f6b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f01f6b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f01f6b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f01f6b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f01f6b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f01f6b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f01f6b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f01f6b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f01f6b4c"/>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f01f6b4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f01f6b4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f01f6b4c"/>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f01f6b4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f01f6b4c"/>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4"/>
  </w:num>
  <w:num w:numId="3">
    <w:abstractNumId w:val="3"/>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869cc88">
    <w:name w:val="Normal1869cc88"/>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7b2c649d">
    <w:name w:val="heading 17b2c649d"/>
    <w:basedOn w:val="1869cc88"/>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0bcfbee">
    <w:name w:val="heading 240bcfbee"/>
    <w:basedOn w:val="1869cc88"/>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4a04580">
    <w:name w:val="heading 314a04580"/>
    <w:basedOn w:val="1869cc88"/>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e3bab2f">
    <w:name w:val="Default Paragraph Font2e3bab2f"/>
  </w:style>
  <w:style xmlns:r="http://schemas.openxmlformats.org/officeDocument/2006/relationships" w:type="paragraph" w:styleId="985f6580">
    <w:name w:val="toc 1985f6580"/>
    <w:basedOn w:val="1869cc88"/>
    <w:autoRedefine/>
    <w:next w:val="0"/>
  </w:style>
  <w:style xmlns:r="http://schemas.openxmlformats.org/officeDocument/2006/relationships" w:type="paragraph" w:styleId="902472bf">
    <w:name w:val="toc 2902472bf"/>
    <w:basedOn w:val="1869cc88"/>
    <w:autoRedefine/>
    <w:next w:val="0"/>
    <w:pPr>
      <w:ind w:left="420"/>
    </w:pPr>
  </w:style>
  <w:style xmlns:r="http://schemas.openxmlformats.org/officeDocument/2006/relationships" w:type="paragraph" w:styleId="3b562021">
    <w:name w:val="toc 33b562021"/>
    <w:basedOn w:val="1869cc88"/>
    <w:autoRedefine/>
    <w:next w:val="0"/>
    <w:pPr>
      <w:ind w:left="840"/>
    </w:pPr>
  </w:style>
  <w:style xmlns:r="http://schemas.openxmlformats.org/officeDocument/2006/relationships" w:type="paragraph" w:styleId="8a6e5b35">
    <w:name w:val="toc 48a6e5b35"/>
    <w:basedOn w:val="1869cc88"/>
    <w:autoRedefine/>
    <w:next w:val="0"/>
    <w:pPr>
      <w:ind w:left="1260"/>
    </w:pPr>
  </w:style>
  <w:style xmlns:r="http://schemas.openxmlformats.org/officeDocument/2006/relationships" w:type="paragraph" w:styleId="07e944fd">
    <w:name w:val="toc 507e944fd"/>
    <w:basedOn w:val="1869cc88"/>
    <w:autoRedefine/>
    <w:next w:val="0"/>
    <w:pPr>
      <w:ind w:left="1680"/>
    </w:pPr>
  </w:style>
  <w:style xmlns:r="http://schemas.openxmlformats.org/officeDocument/2006/relationships" w:type="paragraph" w:styleId="34075bae">
    <w:name w:val="header34075bae"/>
    <w:basedOn w:val="1869cc88"/>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dbb83b16">
    <w:name w:val="footerdbb83b16"/>
    <w:basedOn w:val="1869cc88"/>
    <w:pPr>
      <w:tabs>
        <w:tab w:val="center" w:pos="4153"/>
        <w:tab w:val="right" w:pos="8307"/>
      </w:tabs>
      <w:adjustRightInd/>
      <w:snapToGrid w:val="0"/>
      <w:contextualSpacing w:val="0"/>
      <w:jc w:val="left"/>
    </w:pPr>
    <w:rPr>
      <w:sz w:val="18"/>
    </w:rPr>
  </w:style>
  <w:style xmlns:r="http://schemas.openxmlformats.org/officeDocument/2006/relationships" w:type="character" w:styleId="15557a46">
    <w:name w:val="Strong15557a46"/>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f01f6b4c">
    <w:name w:val="Normalf01f6b4c"/>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c14e5449">
    <w:name w:val="heading 1c14e5449"/>
    <w:basedOn w:val="f01f6b4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a4aa057">
    <w:name w:val="heading 29a4aa057"/>
    <w:basedOn w:val="f01f6b4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810a2e7">
    <w:name w:val="heading 3e810a2e7"/>
    <w:basedOn w:val="f01f6b4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819a2bc7">
    <w:name w:val="Default Paragraph Font819a2bc7"/>
  </w:style>
  <w:style xmlns:r="http://schemas.openxmlformats.org/officeDocument/2006/relationships" w:type="paragraph" w:styleId="53de2c6e">
    <w:name w:val="Normal Indent53de2c6e"/>
    <w:basedOn w:val="f01f6b4c"/>
    <w:pPr>
      <w:ind w:firstLineChars="200" w:firstLine="200"/>
    </w:pPr>
  </w:style>
  <w:style xmlns:r="http://schemas.openxmlformats.org/officeDocument/2006/relationships" w:type="paragraph" w:styleId="e39b0953">
    <w:name w:val="toc 5e39b0953"/>
    <w:basedOn w:val="f01f6b4c"/>
    <w:next w:val="0"/>
    <w:pPr>
      <w:ind w:left="1680"/>
    </w:pPr>
  </w:style>
  <w:style xmlns:r="http://schemas.openxmlformats.org/officeDocument/2006/relationships" w:type="paragraph" w:styleId="da97eda1">
    <w:name w:val="toc 3da97eda1"/>
    <w:basedOn w:val="f01f6b4c"/>
    <w:next w:val="0"/>
    <w:pPr>
      <w:ind w:left="840"/>
    </w:pPr>
  </w:style>
  <w:style xmlns:r="http://schemas.openxmlformats.org/officeDocument/2006/relationships" w:type="paragraph" w:styleId="fd214fcd">
    <w:name w:val="footerfd214fcd"/>
    <w:basedOn w:val="f01f6b4c"/>
    <w:pPr>
      <w:tabs>
        <w:tab w:val="center" w:pos="4153"/>
        <w:tab w:val="right" w:pos="8307"/>
      </w:tabs>
      <w:adjustRightInd/>
      <w:snapToGrid w:val="0"/>
      <w:contextualSpacing w:val="0"/>
      <w:jc w:val="left"/>
    </w:pPr>
    <w:rPr>
      <w:sz w:val="18"/>
    </w:rPr>
  </w:style>
  <w:style xmlns:r="http://schemas.openxmlformats.org/officeDocument/2006/relationships" w:type="paragraph" w:styleId="ba053da5">
    <w:name w:val="headerba053da5"/>
    <w:basedOn w:val="f01f6b4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fb4e329d">
    <w:name w:val="toc 1fb4e329d"/>
    <w:basedOn w:val="f01f6b4c"/>
    <w:next w:val="0"/>
  </w:style>
  <w:style xmlns:r="http://schemas.openxmlformats.org/officeDocument/2006/relationships" w:type="paragraph" w:styleId="06ca789a">
    <w:name w:val="toc 406ca789a"/>
    <w:basedOn w:val="f01f6b4c"/>
    <w:next w:val="0"/>
    <w:pPr>
      <w:ind w:left="1260"/>
    </w:pPr>
  </w:style>
  <w:style xmlns:r="http://schemas.openxmlformats.org/officeDocument/2006/relationships" w:type="paragraph" w:styleId="b2ef0368">
    <w:name w:val="toc 2b2ef0368"/>
    <w:basedOn w:val="f01f6b4c"/>
    <w:next w:val="0"/>
    <w:pPr>
      <w:ind w:left="420"/>
    </w:pPr>
  </w:style>
  <w:style xmlns:r="http://schemas.openxmlformats.org/officeDocument/2006/relationships" w:type="paragraph" w:styleId="66c3403c">
    <w:name w:val="Normal (Web)66c3403c"/>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aecf97e9">
    <w:name w:val="Normalaecf97e9aecf97e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514a1574">
    <w:name w:val="heading 1514a1574514a1574"/>
    <w:basedOn w:val="aecf97e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2850b49">
    <w:name w:val="heading 272850b4972850b49"/>
    <w:basedOn w:val="aecf97e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90e7307">
    <w:name w:val="heading 3290e7307290e7307"/>
    <w:basedOn w:val="aecf97e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6fa102a">
    <w:name w:val="Default Paragraph Fontd6fa102ad6fa102a"/>
  </w:style>
  <w:style xmlns:r="http://schemas.openxmlformats.org/officeDocument/2006/relationships" w:type="paragraph" w:customStyle="1" w:styleId="b78ee3d7">
    <w:name w:val="引文目录1b78ee3d7b78ee3d7"/>
    <w:basedOn w:val="aecf97e9"/>
    <w:next w:val="0"/>
    <w:pPr>
      <w:ind w:leftChars="200" w:left="200"/>
    </w:pPr>
  </w:style>
  <w:style xmlns:r="http://schemas.openxmlformats.org/officeDocument/2006/relationships" w:type="paragraph" w:styleId="0727919d">
    <w:name w:val="toc 50727919d0727919d"/>
    <w:basedOn w:val="aecf97e9"/>
    <w:next w:val="0"/>
    <w:pPr>
      <w:ind w:left="1680"/>
    </w:pPr>
  </w:style>
  <w:style xmlns:r="http://schemas.openxmlformats.org/officeDocument/2006/relationships" w:type="paragraph" w:styleId="efd93fed">
    <w:name w:val="toc 3efd93fedefd93fed"/>
    <w:basedOn w:val="aecf97e9"/>
    <w:next w:val="0"/>
    <w:pPr>
      <w:ind w:left="840"/>
    </w:pPr>
  </w:style>
  <w:style xmlns:r="http://schemas.openxmlformats.org/officeDocument/2006/relationships" w:type="paragraph" w:styleId="23ac0839">
    <w:name w:val="footer23ac083923ac0839"/>
    <w:basedOn w:val="aecf97e9"/>
    <w:pPr>
      <w:tabs>
        <w:tab w:val="center" w:pos="4153"/>
        <w:tab w:val="right" w:pos="8307"/>
      </w:tabs>
      <w:adjustRightInd/>
      <w:snapToGrid w:val="0"/>
      <w:contextualSpacing w:val="0"/>
      <w:jc w:val="left"/>
    </w:pPr>
    <w:rPr>
      <w:sz w:val="18"/>
    </w:rPr>
  </w:style>
  <w:style xmlns:r="http://schemas.openxmlformats.org/officeDocument/2006/relationships" w:type="paragraph" w:styleId="589b0081">
    <w:name w:val="header589b0081589b0081"/>
    <w:basedOn w:val="aecf97e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db60a0e">
    <w:name w:val="toc 17db60a0e7db60a0e"/>
    <w:basedOn w:val="aecf97e9"/>
    <w:next w:val="0"/>
  </w:style>
  <w:style xmlns:r="http://schemas.openxmlformats.org/officeDocument/2006/relationships" w:type="paragraph" w:styleId="d3d05d95">
    <w:name w:val="toc 4d3d05d95d3d05d95"/>
    <w:basedOn w:val="aecf97e9"/>
    <w:next w:val="0"/>
    <w:pPr>
      <w:ind w:left="1260"/>
    </w:pPr>
  </w:style>
  <w:style xmlns:r="http://schemas.openxmlformats.org/officeDocument/2006/relationships" w:type="paragraph" w:styleId="8a995b1a">
    <w:name w:val="toc 28a995b1a8a995b1a"/>
    <w:basedOn w:val="aecf97e9"/>
    <w:next w:val="0"/>
    <w:pPr>
      <w:ind w:left="420"/>
    </w:pPr>
  </w:style>
  <w:style xmlns:r="http://schemas.openxmlformats.org/officeDocument/2006/relationships" w:type="paragraph" w:customStyle="1" w:styleId="c42b598d">
    <w:name w:val="列出段落1c42b598dc42b598d"/>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