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5545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5545a1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1a0d18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1a0d18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5d42cd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南银理财珠联璧合鑫逸稳三个月87期封闭式公募人民币理财产品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ZZ700322500245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Z7003225000166(投资者可依据该编码在中国理财网www.chinawealth.com.cn查询理财产品相关信息）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A份额：Y80087</w:t>
            </w:r>
          </w:p>
          <w:p>
            <w:pPr>
              <w:pStyle w:val="null10"/>
              <w:spacing w:lineRule="exact" w:line="200"/>
            </w:pPr>
            <w:r>
              <w:rPr>
                <w:rFonts w:ascii="方正黑体_GBK" w:hAnsi="方正黑体_GBK" w:cs="宋体" w:eastAsia="方正黑体_GBK"/>
                <w:sz w:val="18"/>
                <w:szCs w:val="18"/>
              </w:rPr>
              <w:t>B份额：Y81087</w:t>
            </w:r>
          </w:p>
          <w:p>
            <w:pPr>
              <w:pStyle w:val="null10"/>
              <w:spacing w:lineRule="exact" w:line="200"/>
            </w:pPr>
            <w:r>
              <w:rPr>
                <w:rFonts w:ascii="方正黑体_GBK" w:hAnsi="方正黑体_GBK" w:cs="宋体" w:eastAsia="方正黑体_GBK"/>
                <w:sz w:val="18"/>
                <w:szCs w:val="18"/>
              </w:rPr>
              <w:t>C份额：Y82087</w:t>
            </w:r>
          </w:p>
          <w:p>
            <w:pPr>
              <w:pStyle w:val="null10"/>
              <w:spacing w:lineRule="exact" w:line="200"/>
            </w:pPr>
            <w:r>
              <w:rPr>
                <w:rFonts w:ascii="方正黑体_GBK" w:hAnsi="方正黑体_GBK" w:cs="宋体" w:eastAsia="方正黑体_GBK"/>
                <w:sz w:val="18"/>
                <w:szCs w:val="18"/>
              </w:rPr>
              <w:t>D份额：Y83087</w:t>
            </w:r>
          </w:p>
          <w:p>
            <w:pPr>
              <w:pStyle w:val="null10"/>
              <w:spacing w:lineRule="exact" w:line="200"/>
            </w:pPr>
            <w:r>
              <w:rPr>
                <w:rFonts w:ascii="方正黑体_GBK" w:hAnsi="方正黑体_GBK" w:cs="宋体" w:eastAsia="方正黑体_GBK"/>
                <w:sz w:val="18"/>
                <w:szCs w:val="18"/>
              </w:rPr>
              <w:t>E份额：Y84087</w:t>
            </w:r>
          </w:p>
          <w:p>
            <w:pPr>
              <w:pStyle w:val="null10"/>
              <w:spacing w:lineRule="exact" w:line="200"/>
            </w:pPr>
            <w:r>
              <w:rPr>
                <w:rFonts w:ascii="方正黑体_GBK" w:hAnsi="方正黑体_GBK" w:cs="宋体" w:eastAsia="方正黑体_GBK"/>
                <w:sz w:val="18"/>
                <w:szCs w:val="18"/>
              </w:rPr>
              <w:t>G份额：Y86087</w:t>
            </w:r>
          </w:p>
          <w:p>
            <w:pPr>
              <w:pStyle w:val="null10"/>
              <w:spacing w:lineRule="exact" w:line="200"/>
            </w:pPr>
            <w:r>
              <w:rPr>
                <w:rFonts w:ascii="方正黑体_GBK" w:hAnsi="方正黑体_GBK" w:cs="宋体" w:eastAsia="方正黑体_GBK"/>
                <w:sz w:val="18"/>
                <w:szCs w:val="18"/>
              </w:rPr>
              <w:t>J份额：Y89087</w:t>
            </w:r>
          </w:p>
          <w:p>
            <w:pPr>
              <w:pStyle w:val="null10"/>
              <w:spacing w:lineRule="exact" w:line="200"/>
            </w:pPr>
            <w:r>
              <w:rPr>
                <w:rFonts w:ascii="方正黑体_GBK" w:hAnsi="方正黑体_GBK" w:cs="宋体" w:eastAsia="方正黑体_GBK"/>
                <w:sz w:val="18"/>
                <w:szCs w:val="18"/>
              </w:rPr>
              <w:t>K份额：YA80087</w:t>
            </w:r>
          </w:p>
          <w:p>
            <w:pPr>
              <w:pStyle w:val="null10"/>
              <w:spacing w:lineRule="exact" w:line="200"/>
            </w:pPr>
            <w:r>
              <w:rPr>
                <w:rFonts w:ascii="方正黑体_GBK" w:hAnsi="方正黑体_GBK" w:cs="宋体" w:eastAsia="方正黑体_GBK"/>
                <w:sz w:val="18"/>
                <w:szCs w:val="18"/>
              </w:rPr>
              <w:t>L份额：YB80087</w:t>
            </w:r>
          </w:p>
          <w:p>
            <w:pPr>
              <w:pStyle w:val="null10"/>
              <w:spacing w:lineRule="exact" w:line="200"/>
            </w:pPr>
            <w:r>
              <w:rPr>
                <w:rFonts w:ascii="方正黑体_GBK" w:hAnsi="方正黑体_GBK" w:cs="宋体" w:eastAsia="方正黑体_GBK"/>
                <w:sz w:val="18"/>
                <w:szCs w:val="18"/>
              </w:rPr>
              <w:t>M份额：YC80087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除B、C、D、E、G、J、K、L、M份额以外的所有客户（详见“销售机构”条款）。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专属客户)、苏州银行股份有限公司(特邀客户)、无锡农村商业银行股份有限公司、日照银行股份有限公司(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财富客群)、江苏紫金农村商业银行股份有限公司(起购金额1元)、江苏金湖农村商业银行股份有限公司(收单客户专享)、江苏仪征农村商业银行股份有限公司( 20万元起购)。</w:t>
            </w:r>
          </w:p>
          <w:p>
            <w:pPr>
              <w:pStyle w:val="null10"/>
              <w:spacing w:lineRule="exact" w:line="200"/>
            </w:pPr>
            <w:r>
              <w:rPr>
                <w:rFonts w:ascii="方正黑体_GBK" w:hAnsi="方正黑体_GBK" w:cs="宋体" w:eastAsia="方正黑体_GBK"/>
                <w:sz w:val="18"/>
                <w:szCs w:val="18"/>
              </w:rPr>
              <w:t>C份额：青岛银行股份有限公司( 私行客户)、四川天府银行股份有限公司( 新客新资金)、河北银行股份有限公司(集群客户)、江苏江南农村商业银行股份有限公司(专项客群)、郑州银行股份有限公司、苏州银行股份有限公司(新资金客户)、日照银行股份有限公司(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射阳农村商业银行股份有限公司、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L份额：天津农村商业银行股份有限公司(私行客群)。</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2025年06月11日 09:00—2025年06月17日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2025年06月18日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2025年06月18日—实际到期日（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2025年09月25日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J份额：业绩比较基准为2.25%(年化)。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1a0d18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824e6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824e6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824e6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824e68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824e6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824e6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824e6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824e68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南银理财珠联璧合鑫逸稳三个月87期封闭式公募人民币理财产品</w:t>
      </w:r>
      <w:r>
        <w:rPr>
          <w:rFonts w:ascii="方正黑体_GBK" w:eastAsia="方正黑体_GBK" w:hint="eastAsia" w:hAnsi="方正黑体_GBK"/>
          <w:vanish w:val="0"/>
          <w:color w:val="3D3D3D"/>
          <w:kern w:val="0"/>
          <w:sz w:val="15"/>
          <w:szCs w:val="15"/>
        </w:rPr>
        <w:t>。</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824e682"/>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824e68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824e68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824e68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0e99bf4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0e99bf4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0e99bf4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0e99bf4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0e99bf4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0e99bf4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824e68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824e68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824e682"/>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0e99bf4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1a0d185"/>
        <w:keepNext w:val="0"/>
        <w:keepLines w:val="0"/>
        <w:pageBreakBefore w:val="0"/>
        <w:widowControl/>
        <w:suppressLineNumbers w:val="0"/>
        <w:suppressAutoHyphens w:val="0"/>
        <w:spacing w:line="200" w:lineRule="exact"/>
        <w:ind w:firstLineChars="200" w:firstLine="300"/>
        <w:rPr>
          <w:rStyle w:val="0e99bf4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1a0d18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1a0d18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1a0d1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1a0d1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1a0d1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1a0d1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1a0d1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1a0d1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1a0d1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1a0d1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1a0d18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1a0d18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1a0d18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1a0d18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1a0d18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1a0d18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5545a1b">
    <w:name w:val="Normal35545a1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7cc43a6">
    <w:name w:val="heading 1d7cc43a6"/>
    <w:basedOn w:val="35545a1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1408fa9">
    <w:name w:val="heading 241408fa9"/>
    <w:basedOn w:val="35545a1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10db3c7">
    <w:name w:val="heading 3810db3c7"/>
    <w:basedOn w:val="35545a1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14bb895">
    <w:name w:val="Default Paragraph Font714bb895"/>
  </w:style>
  <w:style xmlns:r="http://schemas.openxmlformats.org/officeDocument/2006/relationships" w:type="paragraph" w:styleId="bd917c27">
    <w:name w:val="toc 1bd917c27"/>
    <w:basedOn w:val="35545a1b"/>
    <w:autoRedefine/>
    <w:next w:val="0"/>
  </w:style>
  <w:style xmlns:r="http://schemas.openxmlformats.org/officeDocument/2006/relationships" w:type="paragraph" w:styleId="4f35cacf">
    <w:name w:val="toc 24f35cacf"/>
    <w:basedOn w:val="35545a1b"/>
    <w:autoRedefine/>
    <w:next w:val="0"/>
    <w:pPr>
      <w:ind w:left="420"/>
    </w:pPr>
  </w:style>
  <w:style xmlns:r="http://schemas.openxmlformats.org/officeDocument/2006/relationships" w:type="paragraph" w:styleId="ab6c6054">
    <w:name w:val="toc 3ab6c6054"/>
    <w:basedOn w:val="35545a1b"/>
    <w:autoRedefine/>
    <w:next w:val="0"/>
    <w:pPr>
      <w:ind w:left="840"/>
    </w:pPr>
  </w:style>
  <w:style xmlns:r="http://schemas.openxmlformats.org/officeDocument/2006/relationships" w:type="paragraph" w:styleId="325465cc">
    <w:name w:val="toc 4325465cc"/>
    <w:basedOn w:val="35545a1b"/>
    <w:autoRedefine/>
    <w:next w:val="0"/>
    <w:pPr>
      <w:ind w:left="1260"/>
    </w:pPr>
  </w:style>
  <w:style xmlns:r="http://schemas.openxmlformats.org/officeDocument/2006/relationships" w:type="paragraph" w:styleId="62f5a9ff">
    <w:name w:val="toc 562f5a9ff"/>
    <w:basedOn w:val="35545a1b"/>
    <w:autoRedefine/>
    <w:next w:val="0"/>
    <w:pPr>
      <w:ind w:left="1680"/>
    </w:pPr>
  </w:style>
  <w:style xmlns:r="http://schemas.openxmlformats.org/officeDocument/2006/relationships" w:type="paragraph" w:styleId="542aec08">
    <w:name w:val="header542aec08"/>
    <w:basedOn w:val="35545a1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41e6104">
    <w:name w:val="footer141e6104"/>
    <w:basedOn w:val="35545a1b"/>
    <w:pPr>
      <w:tabs>
        <w:tab w:val="center" w:pos="4153"/>
        <w:tab w:val="right" w:pos="8307"/>
      </w:tabs>
      <w:adjustRightInd/>
      <w:snapToGrid w:val="0"/>
      <w:contextualSpacing w:val="0"/>
      <w:jc w:val="left"/>
    </w:pPr>
    <w:rPr>
      <w:sz w:val="18"/>
    </w:rPr>
  </w:style>
  <w:style xmlns:r="http://schemas.openxmlformats.org/officeDocument/2006/relationships" w:type="character" w:styleId="6b204db2">
    <w:name w:val="Strong6b204db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1a0d185">
    <w:name w:val="Normal21a0d18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381603b">
    <w:name w:val="heading 1d381603b"/>
    <w:basedOn w:val="21a0d18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b5c2f25">
    <w:name w:val="heading 24b5c2f25"/>
    <w:basedOn w:val="21a0d18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b67e226">
    <w:name w:val="heading 3fb67e226"/>
    <w:basedOn w:val="21a0d18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5cf4db9">
    <w:name w:val="Default Paragraph Font05cf4db9"/>
  </w:style>
  <w:style xmlns:r="http://schemas.openxmlformats.org/officeDocument/2006/relationships" w:type="paragraph" w:styleId="ddf2b304">
    <w:name w:val="Normal Indentddf2b304"/>
    <w:basedOn w:val="21a0d185"/>
    <w:pPr>
      <w:ind w:firstLineChars="200" w:firstLine="200"/>
    </w:pPr>
  </w:style>
  <w:style xmlns:r="http://schemas.openxmlformats.org/officeDocument/2006/relationships" w:type="paragraph" w:styleId="fb5b27c2">
    <w:name w:val="toc 5fb5b27c2"/>
    <w:basedOn w:val="21a0d185"/>
    <w:next w:val="0"/>
    <w:pPr>
      <w:ind w:left="1680"/>
    </w:pPr>
  </w:style>
  <w:style xmlns:r="http://schemas.openxmlformats.org/officeDocument/2006/relationships" w:type="paragraph" w:styleId="cb4c6355">
    <w:name w:val="toc 3cb4c6355"/>
    <w:basedOn w:val="21a0d185"/>
    <w:next w:val="0"/>
    <w:pPr>
      <w:ind w:left="840"/>
    </w:pPr>
  </w:style>
  <w:style xmlns:r="http://schemas.openxmlformats.org/officeDocument/2006/relationships" w:type="paragraph" w:styleId="f5365431">
    <w:name w:val="footerf5365431"/>
    <w:basedOn w:val="21a0d185"/>
    <w:pPr>
      <w:tabs>
        <w:tab w:val="center" w:pos="4153"/>
        <w:tab w:val="right" w:pos="8307"/>
      </w:tabs>
      <w:adjustRightInd/>
      <w:snapToGrid w:val="0"/>
      <w:contextualSpacing w:val="0"/>
      <w:jc w:val="left"/>
    </w:pPr>
    <w:rPr>
      <w:sz w:val="18"/>
    </w:rPr>
  </w:style>
  <w:style xmlns:r="http://schemas.openxmlformats.org/officeDocument/2006/relationships" w:type="paragraph" w:styleId="6080ec50">
    <w:name w:val="header6080ec50"/>
    <w:basedOn w:val="21a0d18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aa640e7">
    <w:name w:val="toc 16aa640e7"/>
    <w:basedOn w:val="21a0d185"/>
    <w:next w:val="0"/>
  </w:style>
  <w:style xmlns:r="http://schemas.openxmlformats.org/officeDocument/2006/relationships" w:type="paragraph" w:styleId="b9f8da36">
    <w:name w:val="toc 4b9f8da36"/>
    <w:basedOn w:val="21a0d185"/>
    <w:next w:val="0"/>
    <w:pPr>
      <w:ind w:left="1260"/>
    </w:pPr>
  </w:style>
  <w:style xmlns:r="http://schemas.openxmlformats.org/officeDocument/2006/relationships" w:type="paragraph" w:styleId="a3e4659c">
    <w:name w:val="toc 2a3e4659c"/>
    <w:basedOn w:val="21a0d185"/>
    <w:next w:val="0"/>
    <w:pPr>
      <w:ind w:left="420"/>
    </w:pPr>
  </w:style>
  <w:style xmlns:r="http://schemas.openxmlformats.org/officeDocument/2006/relationships" w:type="paragraph" w:styleId="a5d42cde">
    <w:name w:val="Normal (Web)a5d42cd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824e682">
    <w:name w:val="Normal1824e6821824e68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adb7706">
    <w:name w:val="heading 1badb7706badb7706"/>
    <w:basedOn w:val="1824e68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b853d16">
    <w:name w:val="heading 23b853d163b853d16"/>
    <w:basedOn w:val="1824e68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d8f12aa">
    <w:name w:val="heading 3ed8f12aaed8f12aa"/>
    <w:basedOn w:val="1824e68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b838979">
    <w:name w:val="Default Paragraph Font3b8389793b838979"/>
  </w:style>
  <w:style xmlns:r="http://schemas.openxmlformats.org/officeDocument/2006/relationships" w:type="paragraph" w:customStyle="1" w:styleId="029c1b17">
    <w:name w:val="引文目录1029c1b17029c1b17"/>
    <w:basedOn w:val="1824e682"/>
    <w:next w:val="0"/>
    <w:pPr>
      <w:ind w:leftChars="200" w:left="200"/>
    </w:pPr>
  </w:style>
  <w:style xmlns:r="http://schemas.openxmlformats.org/officeDocument/2006/relationships" w:type="paragraph" w:styleId="f65610a7">
    <w:name w:val="toc 5f65610a7f65610a7"/>
    <w:basedOn w:val="1824e682"/>
    <w:next w:val="0"/>
    <w:pPr>
      <w:ind w:left="1680"/>
    </w:pPr>
  </w:style>
  <w:style xmlns:r="http://schemas.openxmlformats.org/officeDocument/2006/relationships" w:type="paragraph" w:styleId="dc50cea9">
    <w:name w:val="toc 3dc50cea9dc50cea9"/>
    <w:basedOn w:val="1824e682"/>
    <w:next w:val="0"/>
    <w:pPr>
      <w:ind w:left="840"/>
    </w:pPr>
  </w:style>
  <w:style xmlns:r="http://schemas.openxmlformats.org/officeDocument/2006/relationships" w:type="paragraph" w:styleId="d6750ae7">
    <w:name w:val="footerd6750ae7d6750ae7"/>
    <w:basedOn w:val="1824e682"/>
    <w:pPr>
      <w:tabs>
        <w:tab w:val="center" w:pos="4153"/>
        <w:tab w:val="right" w:pos="8307"/>
      </w:tabs>
      <w:adjustRightInd/>
      <w:snapToGrid w:val="0"/>
      <w:contextualSpacing w:val="0"/>
      <w:jc w:val="left"/>
    </w:pPr>
    <w:rPr>
      <w:sz w:val="18"/>
    </w:rPr>
  </w:style>
  <w:style xmlns:r="http://schemas.openxmlformats.org/officeDocument/2006/relationships" w:type="paragraph" w:styleId="7dac5edc">
    <w:name w:val="header7dac5edc7dac5edc"/>
    <w:basedOn w:val="1824e68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49a3934">
    <w:name w:val="toc 1c49a3934c49a3934"/>
    <w:basedOn w:val="1824e682"/>
    <w:next w:val="0"/>
  </w:style>
  <w:style xmlns:r="http://schemas.openxmlformats.org/officeDocument/2006/relationships" w:type="paragraph" w:styleId="12d06f4b">
    <w:name w:val="toc 412d06f4b12d06f4b"/>
    <w:basedOn w:val="1824e682"/>
    <w:next w:val="0"/>
    <w:pPr>
      <w:ind w:left="1260"/>
    </w:pPr>
  </w:style>
  <w:style xmlns:r="http://schemas.openxmlformats.org/officeDocument/2006/relationships" w:type="paragraph" w:styleId="3a6fb050">
    <w:name w:val="toc 23a6fb0503a6fb050"/>
    <w:basedOn w:val="1824e682"/>
    <w:next w:val="0"/>
    <w:pPr>
      <w:ind w:left="420"/>
    </w:pPr>
  </w:style>
  <w:style xmlns:r="http://schemas.openxmlformats.org/officeDocument/2006/relationships" w:type="paragraph" w:customStyle="1" w:styleId="0e99bf4e">
    <w:name w:val="列出段落10e99bf4e0e99bf4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