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f71c5a4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f71c5a4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f71c5a4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747天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f71c5a4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f71c5a4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f71c5a4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f71c5a4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f71c5a4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f71c5a4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f71c5a4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f71c5a4b"/>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7b17e97b"/>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7b17e97b"/>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77b3376a"/>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南银理财珠联璧合鑫逸稳两年116期封闭式公募人民币理财产品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ZZ700322500138</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Z7003225000116(投资者可依据该编码在中国理财网www.chinawealth.com.cn查询理财产品相关信息）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A份额：Y60116</w:t>
            </w:r>
          </w:p>
          <w:p>
            <w:pPr>
              <w:pStyle w:val="null10"/>
              <w:spacing w:lineRule="exact" w:line="200"/>
            </w:pPr>
            <w:r>
              <w:rPr>
                <w:rFonts w:ascii="方正黑体_GBK" w:hAnsi="方正黑体_GBK" w:cs="宋体" w:eastAsia="方正黑体_GBK"/>
                <w:sz w:val="18"/>
                <w:szCs w:val="18"/>
              </w:rPr>
              <w:t>B份额：Y61116</w:t>
            </w:r>
          </w:p>
          <w:p>
            <w:pPr>
              <w:pStyle w:val="null10"/>
              <w:spacing w:lineRule="exact" w:line="200"/>
            </w:pPr>
            <w:r>
              <w:rPr>
                <w:rFonts w:ascii="方正黑体_GBK" w:hAnsi="方正黑体_GBK" w:cs="宋体" w:eastAsia="方正黑体_GBK"/>
                <w:sz w:val="18"/>
                <w:szCs w:val="18"/>
              </w:rPr>
              <w:t>C份额：Y62116</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A份额：除B、C份额以外的所有客户（详见“销售机构”条款）。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 )、杭州银行股份有限公司( 大众客户)、温州银行股份有限公司、齐鲁银行股份有限公司( 白金/私行客户)、甘肃银行股份有限公司、天津农村商业银行股份有限公司( 代发客户)、东营银行股份有限公司、桂林银行股份有限公司、宁波通商银行股份有限公司、江苏镇江农村商业银行股份有限公司( 20万元起购)、江苏如皋农村商业银行股份有限公司( 代发客户)、江苏紫金农村商业银行股份有限公司( 起点金额30万元以上)。</w:t>
            </w:r>
          </w:p>
          <w:p>
            <w:pPr>
              <w:pStyle w:val="null10"/>
              <w:spacing w:lineRule="exact" w:line="200"/>
            </w:pPr>
            <w:r>
              <w:rPr>
                <w:rFonts w:ascii="方正黑体_GBK" w:hAnsi="方正黑体_GBK" w:cs="宋体" w:eastAsia="方正黑体_GBK"/>
                <w:sz w:val="18"/>
                <w:szCs w:val="18"/>
              </w:rPr>
              <w:t>C份额：杭州银行股份有限公司( 私行客户)、兰州银行股份有限公司、江苏泰兴农村商业银行股份有限公司、江苏靖江农村商业银行股份有限公司、江苏镇江农村商业银行股份有限公司( 100万元起购)、江苏如东农村商业银行股份有限公司。</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2025年04月30日 09:00—2025年05月08日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auto" w:line="36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2025年05月09日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2025年05月09日—实际到期日（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747天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2027年05月26日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 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(2) 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(3) 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(4) 资产支持计划：资产类型为保险资产管理公司设立的资产支持计划，底层资产为京东及信托公司双重审核、信托公司自主风控后发放的“白条”个人消费贷款债权，资产到期日不超过理财产品到期日。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(5) 资产支持计划：资产类型为保险资产管理公司设立的资产支持计划，底层资产为京东及信托公司双重审核、信托公司自主风控后发放的“金条”个人消费贷款债权，资产到期日不超过理财产品到期日。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(6) 资产支持计划：资产类型为保险资产管理公司设立的资产支持计划，底层资产为京东及信托公司双重审核、信托公司自主风控后发放的“白条取现”个人消费贷款债权，资产到期日不超过理财产品到期日。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(7) 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(8) 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(9) 资产支持计划：资产类型为保险资产管理公司设立的资产支持计划，底层资产为抖音及信托公司双重审核、信托公司自主风控后发放的“月付”个人消费贷款债权，资产到期日不超过理财产品到期日。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(10) 资产支持计划：资产类型为保险资产管理公司设立的资产支持计划，底层资产为抖音及信托公司双重审核、信托公司自主风控后发放的“放心借”贷款资产，资产到期日不超过理财产品到期日。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(11) 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(12) 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(13) 资产支持计划：资产类型为保险资产管理公司设立的资产支持计划，底层资产为蚂蚁及信托公司双重审核、信托公司自主风控后发放的“花呗”个人消费贷款债权，资产到期日不超过理财产品到期日。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(14) 资产支持计划：资产类型为保险资产管理公司设立的资产支持计划，底层资产为蚂蚁及信托公司双重审核、信托公司自主风控后发放的“借呗”个人消费贷款债权，资产到期日不超过理财产品到期日。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(15) 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(16) 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A份额：业绩比较基准为年化2.6%-3.1% 。</w:t>
            </w:r>
          </w:p>
          <w:p>
            <w:pPr>
              <w:pStyle w:val="null10"/>
              <w:spacing w:lineRule="exact" w:line="200"/>
            </w:pPr>
            <w:r>
              <w:rPr>
                <w:rFonts w:ascii="方正黑体_GBK" w:hAnsi="方正黑体_GBK" w:cs="宋体" w:eastAsia="方正黑体_GBK"/>
                <w:sz w:val="18"/>
                <w:szCs w:val="18"/>
              </w:rPr>
              <w:t>B份额：业绩比较基准为年化2.7%-3.2% 。</w:t>
            </w:r>
          </w:p>
          <w:p>
            <w:pPr>
              <w:pStyle w:val="null10"/>
              <w:spacing w:lineRule="exact" w:line="200"/>
            </w:pPr>
            <w:r>
              <w:rPr>
                <w:rFonts w:ascii="方正黑体_GBK" w:hAnsi="方正黑体_GBK" w:cs="宋体" w:eastAsia="方正黑体_GBK"/>
                <w:sz w:val="18"/>
                <w:szCs w:val="18"/>
              </w:rPr>
              <w:t>C份额：业绩比较基准为年化2.8%-3.3% 。</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A份额：固定管理费年化0.3%</w:t>
            </w:r>
          </w:p>
          <w:p>
            <w:pPr>
              <w:pStyle w:val="null10"/>
              <w:spacing w:lineRule="exact" w:line="200"/>
            </w:pPr>
            <w:r>
              <w:rPr>
                <w:rFonts w:ascii="方正黑体_GBK" w:hAnsi="方正黑体_GBK" w:cs="宋体" w:eastAsia="方正黑体_GBK"/>
                <w:sz w:val="18"/>
                <w:b/>
                <w:szCs w:val="18"/>
              </w:rPr>
              <w:t>B份额：固定管理费年化0.25%</w:t>
            </w:r>
          </w:p>
          <w:p>
            <w:pPr>
              <w:pStyle w:val="null10"/>
              <w:spacing w:lineRule="exact" w:line="200"/>
            </w:pPr>
            <w:r>
              <w:rPr>
                <w:rFonts w:ascii="方正黑体_GBK" w:hAnsi="方正黑体_GBK" w:cs="宋体" w:eastAsia="方正黑体_GBK"/>
                <w:sz w:val="18"/>
                <w:b/>
                <w:szCs w:val="18"/>
              </w:rPr>
              <w:t>C份额：固定管理费年化0.25%</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在2.6%（含）（年化，即产品该份额对应的业绩报酬计提基准）至3.1%（不含）之间的部分，管理人将按超过2.6%部分的50%收取业绩报酬；在3.1%（含）（年化，即产品该份额对应的业绩报酬计提基准）以上的部分，管理人将按超过3.1%部分的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在2.7%（含）（年化，即产品该份额对应的业绩报酬计提基准）至3.2%（不含）之间的部分，管理人将按超过2.7%部分的50%收取业绩报酬；在3.2%（含）（年化，即产品该份额对应的业绩报酬计提基准）以上的部分，管理人将按超过3.2%部分的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在2.8%（含）（年化，即产品该份额对应的业绩报酬计提基准）至3.3%（不含）之间的部分，管理人将按超过2.8%部分的50%收取业绩报酬；在3.3%（含）（年化，即产品该份额对应的业绩报酬计提基准）以上的部分，管理人将按超过3.3%部分的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江苏太仓农村商业银行股份有限公司、青岛银行股份有限公司、杭州银行股份有限公司、嘉兴银行股份有限公司、江苏常熟农村商业银行股份有限公司、江苏苏州农村商业银行股份有限公司、秦皇岛银行股份有限公司、泰安银行股份有限公司、宁波东海银行股份有限公司、齐鲁银行股份有限公司、贵阳银行股份有限公司、云南红塔银行股份有限公司、九江银行股份有限公司、宁夏银行股份有限公司、天津农村商业银行股份有限公司、江苏紫金农村商业银行股份有限公司、温州银行股份有限公司、江苏金湖农村商业银行股份有限公司、苏州银行股份有限公司、蒙商银行股份有限公司、桂林银行股份有限公司、宁波通商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江苏泗洪农村商业银行股份有限公司、江苏泗阳农村商业银行股份有限公司、江苏东海农村商业银行股份有限公司、江苏高邮农村商业银行股份有限公司、河北银行股份有限公司、江苏姜堰农村商业银行股份有限公司、山西银行股份有限公司、江苏如东农村商业银行股份有限公司、北京银行股份有限公司、兰州银行股份有限公司、东营银行股份有限公司、江苏沛县农村商业银行股份有限公司、甘肃银行股份有限公司、江苏仪征农村商业银行股份有限公司、连云港东方农村商业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平安资产管理有限责任公司、泰康资产管理有限责任公司、太平洋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1.合作机构为理财产品所投资资产管理产品的发行机构，主要承担资产管理产品的管理人职责：平安资产管理有限责任公司、泰康资产管理有限责任公司、太平洋资产管理有限责任公司。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天津信托有限责任公司、中国对外经济贸易信托有限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百瑞信托有限责任公司成立于2002年10月16日，注册资本金400000万元人民币。</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交银国际信托有限公司成立于1983年11月23日，注册资本金57.65亿元。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中国对外经济贸易信托有限公司成立于1987年09月30日，注册资本金800000万元人民币。</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7b17e97b"/>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0d6b119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0d6b119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0d6b119c"/>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0d6b119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0d6b119c"/>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0d6b119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0d6b119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0d6b119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0d6b119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0d6b119c"/>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0d6b119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0d6b119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0d6b119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0d6b119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0d6b119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0d6b119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0d6b119c"/>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0d6b119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0d6b119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0d6b119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0d6b119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0d6b119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0d6b119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0d6b119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0d6b119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0d6b119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0d6b119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0d6b119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0d6b119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0d6b119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0d6b119c"/>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0d6b119c"/>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南银理财珠联璧合鑫逸稳两年116期封闭式公募人民币理财产品</w:t>
      </w:r>
      <w:r>
        <w:rPr>
          <w:rFonts w:ascii="方正黑体_GBK" w:eastAsia="方正黑体_GBK" w:hint="eastAsia" w:hAnsi="方正黑体_GBK"/>
          <w:vanish w:val="0"/>
          <w:color w:val="3D3D3D"/>
          <w:kern w:val="0"/>
          <w:sz w:val="15"/>
          <w:szCs w:val="15"/>
        </w:rPr>
        <w:t>。</w:t>
      </w:r>
    </w:p>
    <w:p>
      <w:pPr>
        <w:pStyle w:val="0d6b119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0d6b119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0d6b119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0d6b119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0d6b119c"/>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0d6b119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0d6b119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0d6b119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0d6b119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0d6b119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0d6b119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0d6b119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0d6b119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0d6b119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0d6b119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0d6b119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0d6b119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0d6b119c"/>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0d6b119c"/>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60e5829e"/>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60e5829e"/>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60e5829e"/>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60e5829e"/>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60e5829e"/>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60e5829e"/>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0d6b119c"/>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0d6b119c"/>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0d6b119c"/>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7b17e97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7b17e97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60e5829e"/>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7b17e97b"/>
        <w:keepNext w:val="0"/>
        <w:keepLines w:val="0"/>
        <w:pageBreakBefore w:val="0"/>
        <w:widowControl/>
        <w:suppressLineNumbers w:val="0"/>
        <w:suppressAutoHyphens w:val="0"/>
        <w:spacing w:line="200" w:lineRule="exact"/>
        <w:ind w:firstLineChars="200" w:firstLine="300"/>
        <w:rPr>
          <w:rStyle w:val="60e5829e"/>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7b17e97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7b17e97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7b17e97b"/>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7b17e97b"/>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7b17e97b"/>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7b17e97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7b17e97b"/>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7b17e97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7b17e97b"/>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7b17e97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7b17e97b"/>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7b17e97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7b17e97b"/>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7b17e97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7b17e97b"/>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7b17e97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7b17e97b"/>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7b17e97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7b17e97b"/>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7b17e97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7b17e97b"/>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7b17e97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7b17e97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7b17e97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7b17e97b"/>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7b17e97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7b17e97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7b17e97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7b17e97b"/>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7b17e97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7b17e97b"/>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7b17e97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7b17e97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7b17e97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7b17e97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7b17e97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7b17e97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7b17e97b"/>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2"/>
  </w:num>
  <w:num w:numId="2">
    <w:abstractNumId w:val="3"/>
  </w:num>
  <w:num w:numId="3">
    <w:abstractNumId w:val="1"/>
  </w:num>
  <w:num w:numId="4">
    <w:abstractNumId w:val="4"/>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f71c5a4b">
    <w:name w:val="Normalf71c5a4b"/>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26573c7d">
    <w:name w:val="heading 126573c7d"/>
    <w:basedOn w:val="f71c5a4b"/>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8867e6d9">
    <w:name w:val="heading 28867e6d9"/>
    <w:basedOn w:val="f71c5a4b"/>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544a6cc4">
    <w:name w:val="heading 3544a6cc4"/>
    <w:basedOn w:val="f71c5a4b"/>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c93e2158">
    <w:name w:val="Default Paragraph Fontc93e2158"/>
  </w:style>
  <w:style xmlns:r="http://schemas.openxmlformats.org/officeDocument/2006/relationships" w:type="paragraph" w:styleId="1e6bb98c">
    <w:name w:val="toc 11e6bb98c"/>
    <w:basedOn w:val="f71c5a4b"/>
    <w:autoRedefine/>
    <w:next w:val="0"/>
  </w:style>
  <w:style xmlns:r="http://schemas.openxmlformats.org/officeDocument/2006/relationships" w:type="paragraph" w:styleId="b04a91f7">
    <w:name w:val="toc 2b04a91f7"/>
    <w:basedOn w:val="f71c5a4b"/>
    <w:autoRedefine/>
    <w:next w:val="0"/>
    <w:pPr>
      <w:ind w:left="420"/>
    </w:pPr>
  </w:style>
  <w:style xmlns:r="http://schemas.openxmlformats.org/officeDocument/2006/relationships" w:type="paragraph" w:styleId="caa126b8">
    <w:name w:val="toc 3caa126b8"/>
    <w:basedOn w:val="f71c5a4b"/>
    <w:autoRedefine/>
    <w:next w:val="0"/>
    <w:pPr>
      <w:ind w:left="840"/>
    </w:pPr>
  </w:style>
  <w:style xmlns:r="http://schemas.openxmlformats.org/officeDocument/2006/relationships" w:type="paragraph" w:styleId="59386401">
    <w:name w:val="toc 459386401"/>
    <w:basedOn w:val="f71c5a4b"/>
    <w:autoRedefine/>
    <w:next w:val="0"/>
    <w:pPr>
      <w:ind w:left="1260"/>
    </w:pPr>
  </w:style>
  <w:style xmlns:r="http://schemas.openxmlformats.org/officeDocument/2006/relationships" w:type="paragraph" w:styleId="1fb18dcc">
    <w:name w:val="toc 51fb18dcc"/>
    <w:basedOn w:val="f71c5a4b"/>
    <w:autoRedefine/>
    <w:next w:val="0"/>
    <w:pPr>
      <w:ind w:left="1680"/>
    </w:pPr>
  </w:style>
  <w:style xmlns:r="http://schemas.openxmlformats.org/officeDocument/2006/relationships" w:type="paragraph" w:styleId="f78a69cf">
    <w:name w:val="headerf78a69cf"/>
    <w:basedOn w:val="f71c5a4b"/>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3bdf632d">
    <w:name w:val="footer3bdf632d"/>
    <w:basedOn w:val="f71c5a4b"/>
    <w:pPr>
      <w:tabs>
        <w:tab w:val="center" w:pos="4153"/>
        <w:tab w:val="right" w:pos="8307"/>
      </w:tabs>
      <w:adjustRightInd/>
      <w:snapToGrid w:val="0"/>
      <w:contextualSpacing w:val="0"/>
      <w:jc w:val="left"/>
    </w:pPr>
    <w:rPr>
      <w:sz w:val="18"/>
    </w:rPr>
  </w:style>
  <w:style xmlns:r="http://schemas.openxmlformats.org/officeDocument/2006/relationships" w:type="character" w:styleId="3fb75ff9">
    <w:name w:val="Strong3fb75ff9"/>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7b17e97b">
    <w:name w:val="Normal7b17e97b"/>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58ebe68a">
    <w:name w:val="heading 158ebe68a"/>
    <w:basedOn w:val="7b17e97b"/>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6f14b3b1">
    <w:name w:val="heading 26f14b3b1"/>
    <w:basedOn w:val="7b17e97b"/>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64a32b90">
    <w:name w:val="heading 364a32b90"/>
    <w:basedOn w:val="7b17e97b"/>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1c00cb4f">
    <w:name w:val="Default Paragraph Font1c00cb4f"/>
  </w:style>
  <w:style xmlns:r="http://schemas.openxmlformats.org/officeDocument/2006/relationships" w:type="paragraph" w:styleId="e2e08f5f">
    <w:name w:val="Normal Indente2e08f5f"/>
    <w:basedOn w:val="7b17e97b"/>
    <w:pPr>
      <w:ind w:firstLineChars="200" w:firstLine="200"/>
    </w:pPr>
  </w:style>
  <w:style xmlns:r="http://schemas.openxmlformats.org/officeDocument/2006/relationships" w:type="paragraph" w:styleId="ba098b4d">
    <w:name w:val="toc 5ba098b4d"/>
    <w:basedOn w:val="7b17e97b"/>
    <w:next w:val="0"/>
    <w:pPr>
      <w:ind w:left="1680"/>
    </w:pPr>
  </w:style>
  <w:style xmlns:r="http://schemas.openxmlformats.org/officeDocument/2006/relationships" w:type="paragraph" w:styleId="1e01770e">
    <w:name w:val="toc 31e01770e"/>
    <w:basedOn w:val="7b17e97b"/>
    <w:next w:val="0"/>
    <w:pPr>
      <w:ind w:left="840"/>
    </w:pPr>
  </w:style>
  <w:style xmlns:r="http://schemas.openxmlformats.org/officeDocument/2006/relationships" w:type="paragraph" w:styleId="07e22af0">
    <w:name w:val="footer07e22af0"/>
    <w:basedOn w:val="7b17e97b"/>
    <w:pPr>
      <w:tabs>
        <w:tab w:val="center" w:pos="4153"/>
        <w:tab w:val="right" w:pos="8307"/>
      </w:tabs>
      <w:adjustRightInd/>
      <w:snapToGrid w:val="0"/>
      <w:contextualSpacing w:val="0"/>
      <w:jc w:val="left"/>
    </w:pPr>
    <w:rPr>
      <w:sz w:val="18"/>
    </w:rPr>
  </w:style>
  <w:style xmlns:r="http://schemas.openxmlformats.org/officeDocument/2006/relationships" w:type="paragraph" w:styleId="bc74ae44">
    <w:name w:val="headerbc74ae44"/>
    <w:basedOn w:val="7b17e97b"/>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6cd0a27a">
    <w:name w:val="toc 16cd0a27a"/>
    <w:basedOn w:val="7b17e97b"/>
    <w:next w:val="0"/>
  </w:style>
  <w:style xmlns:r="http://schemas.openxmlformats.org/officeDocument/2006/relationships" w:type="paragraph" w:styleId="409398d8">
    <w:name w:val="toc 4409398d8"/>
    <w:basedOn w:val="7b17e97b"/>
    <w:next w:val="0"/>
    <w:pPr>
      <w:ind w:left="1260"/>
    </w:pPr>
  </w:style>
  <w:style xmlns:r="http://schemas.openxmlformats.org/officeDocument/2006/relationships" w:type="paragraph" w:styleId="5f5f74d2">
    <w:name w:val="toc 25f5f74d2"/>
    <w:basedOn w:val="7b17e97b"/>
    <w:next w:val="0"/>
    <w:pPr>
      <w:ind w:left="420"/>
    </w:pPr>
  </w:style>
  <w:style xmlns:r="http://schemas.openxmlformats.org/officeDocument/2006/relationships" w:type="paragraph" w:styleId="77b3376a">
    <w:name w:val="Normal (Web)77b3376a"/>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0d6b119c">
    <w:name w:val="Normal0d6b119c0d6b119c"/>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c02fb727">
    <w:name w:val="heading 1c02fb727c02fb727"/>
    <w:basedOn w:val="0d6b119c"/>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569da48a">
    <w:name w:val="heading 2569da48a569da48a"/>
    <w:basedOn w:val="0d6b119c"/>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96e7078e">
    <w:name w:val="heading 396e7078e96e7078e"/>
    <w:basedOn w:val="0d6b119c"/>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059fb500">
    <w:name w:val="Default Paragraph Font059fb500059fb500"/>
  </w:style>
  <w:style xmlns:r="http://schemas.openxmlformats.org/officeDocument/2006/relationships" w:type="paragraph" w:customStyle="1" w:styleId="c7564f32">
    <w:name w:val="引文目录1c7564f32c7564f32"/>
    <w:basedOn w:val="0d6b119c"/>
    <w:next w:val="0"/>
    <w:pPr>
      <w:ind w:leftChars="200" w:left="200"/>
    </w:pPr>
  </w:style>
  <w:style xmlns:r="http://schemas.openxmlformats.org/officeDocument/2006/relationships" w:type="paragraph" w:styleId="e83765e3">
    <w:name w:val="toc 5e83765e3e83765e3"/>
    <w:basedOn w:val="0d6b119c"/>
    <w:next w:val="0"/>
    <w:pPr>
      <w:ind w:left="1680"/>
    </w:pPr>
  </w:style>
  <w:style xmlns:r="http://schemas.openxmlformats.org/officeDocument/2006/relationships" w:type="paragraph" w:styleId="715c0689">
    <w:name w:val="toc 3715c0689715c0689"/>
    <w:basedOn w:val="0d6b119c"/>
    <w:next w:val="0"/>
    <w:pPr>
      <w:ind w:left="840"/>
    </w:pPr>
  </w:style>
  <w:style xmlns:r="http://schemas.openxmlformats.org/officeDocument/2006/relationships" w:type="paragraph" w:styleId="14e589b7">
    <w:name w:val="footer14e589b714e589b7"/>
    <w:basedOn w:val="0d6b119c"/>
    <w:pPr>
      <w:tabs>
        <w:tab w:val="center" w:pos="4153"/>
        <w:tab w:val="right" w:pos="8307"/>
      </w:tabs>
      <w:adjustRightInd/>
      <w:snapToGrid w:val="0"/>
      <w:contextualSpacing w:val="0"/>
      <w:jc w:val="left"/>
    </w:pPr>
    <w:rPr>
      <w:sz w:val="18"/>
    </w:rPr>
  </w:style>
  <w:style xmlns:r="http://schemas.openxmlformats.org/officeDocument/2006/relationships" w:type="paragraph" w:styleId="c5bfb498">
    <w:name w:val="headerc5bfb498c5bfb498"/>
    <w:basedOn w:val="0d6b119c"/>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6e7e82af">
    <w:name w:val="toc 16e7e82af6e7e82af"/>
    <w:basedOn w:val="0d6b119c"/>
    <w:next w:val="0"/>
  </w:style>
  <w:style xmlns:r="http://schemas.openxmlformats.org/officeDocument/2006/relationships" w:type="paragraph" w:styleId="a52a0345">
    <w:name w:val="toc 4a52a0345a52a0345"/>
    <w:basedOn w:val="0d6b119c"/>
    <w:next w:val="0"/>
    <w:pPr>
      <w:ind w:left="1260"/>
    </w:pPr>
  </w:style>
  <w:style xmlns:r="http://schemas.openxmlformats.org/officeDocument/2006/relationships" w:type="paragraph" w:styleId="ecd83140">
    <w:name w:val="toc 2ecd83140ecd83140"/>
    <w:basedOn w:val="0d6b119c"/>
    <w:next w:val="0"/>
    <w:pPr>
      <w:ind w:left="420"/>
    </w:pPr>
  </w:style>
  <w:style xmlns:r="http://schemas.openxmlformats.org/officeDocument/2006/relationships" w:type="paragraph" w:customStyle="1" w:styleId="60e5829e">
    <w:name w:val="列出段落160e5829e60e5829e"/>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